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9E6" w:rsidRPr="00E61474" w:rsidRDefault="00E519E6" w:rsidP="00E61474">
      <w:pPr>
        <w:spacing w:line="240" w:lineRule="exact"/>
        <w:ind w:left="5529"/>
        <w:jc w:val="right"/>
        <w:rPr>
          <w:rFonts w:ascii="Times New Roman" w:hAnsi="Times New Roman"/>
          <w:color w:val="000000"/>
          <w:sz w:val="28"/>
          <w:szCs w:val="28"/>
        </w:rPr>
      </w:pPr>
      <w:r w:rsidRPr="00E61474">
        <w:rPr>
          <w:rFonts w:ascii="Times New Roman" w:hAnsi="Times New Roman"/>
          <w:color w:val="000000"/>
          <w:sz w:val="28"/>
          <w:szCs w:val="28"/>
        </w:rPr>
        <w:t>Утверждено</w:t>
      </w:r>
    </w:p>
    <w:p w:rsidR="00E519E6" w:rsidRPr="00E61474" w:rsidRDefault="00E519E6" w:rsidP="00E61474">
      <w:pPr>
        <w:spacing w:line="240" w:lineRule="exact"/>
        <w:jc w:val="right"/>
        <w:rPr>
          <w:rFonts w:ascii="Times New Roman" w:hAnsi="Times New Roman"/>
          <w:color w:val="000000"/>
          <w:sz w:val="28"/>
          <w:szCs w:val="28"/>
        </w:rPr>
      </w:pPr>
      <w:r w:rsidRPr="00E61474">
        <w:rPr>
          <w:rFonts w:ascii="Times New Roman" w:hAnsi="Times New Roman"/>
          <w:color w:val="000000"/>
          <w:sz w:val="28"/>
          <w:szCs w:val="28"/>
        </w:rPr>
        <w:t xml:space="preserve">  постановлением администрации </w:t>
      </w:r>
    </w:p>
    <w:p w:rsidR="00E519E6" w:rsidRPr="00E61474" w:rsidRDefault="00E519E6" w:rsidP="00E61474">
      <w:pPr>
        <w:spacing w:line="240" w:lineRule="exact"/>
        <w:jc w:val="right"/>
        <w:rPr>
          <w:rFonts w:ascii="Times New Roman" w:hAnsi="Times New Roman"/>
          <w:color w:val="000000"/>
          <w:sz w:val="28"/>
          <w:szCs w:val="28"/>
        </w:rPr>
      </w:pPr>
      <w:r w:rsidRPr="00E61474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Ипатовского городского округа </w:t>
      </w:r>
    </w:p>
    <w:p w:rsidR="00E519E6" w:rsidRPr="00E61474" w:rsidRDefault="00E519E6" w:rsidP="00E61474">
      <w:pPr>
        <w:spacing w:line="240" w:lineRule="exact"/>
        <w:jc w:val="right"/>
        <w:rPr>
          <w:rFonts w:ascii="Times New Roman" w:hAnsi="Times New Roman"/>
          <w:color w:val="000000"/>
          <w:sz w:val="28"/>
          <w:szCs w:val="28"/>
        </w:rPr>
      </w:pPr>
      <w:r w:rsidRPr="00E61474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Ставропольского края </w:t>
      </w:r>
    </w:p>
    <w:p w:rsidR="00E519E6" w:rsidRPr="00E61474" w:rsidRDefault="00E519E6" w:rsidP="00E61474">
      <w:pPr>
        <w:spacing w:line="240" w:lineRule="exact"/>
        <w:ind w:left="5528"/>
        <w:jc w:val="right"/>
        <w:rPr>
          <w:rFonts w:ascii="Times New Roman" w:hAnsi="Times New Roman"/>
          <w:color w:val="000000"/>
          <w:sz w:val="28"/>
          <w:szCs w:val="28"/>
        </w:rPr>
      </w:pPr>
      <w:r w:rsidRPr="00E61474">
        <w:rPr>
          <w:rFonts w:ascii="Times New Roman" w:hAnsi="Times New Roman"/>
          <w:color w:val="000000"/>
          <w:sz w:val="28"/>
          <w:szCs w:val="28"/>
        </w:rPr>
        <w:t xml:space="preserve">  от «__»_____ </w:t>
      </w:r>
      <w:smartTag w:uri="urn:schemas-microsoft-com:office:smarttags" w:element="metricconverter">
        <w:smartTagPr>
          <w:attr w:name="ProductID" w:val="2020 г"/>
        </w:smartTagPr>
        <w:r w:rsidRPr="00E61474">
          <w:rPr>
            <w:rFonts w:ascii="Times New Roman" w:hAnsi="Times New Roman"/>
            <w:color w:val="000000"/>
            <w:sz w:val="28"/>
            <w:szCs w:val="28"/>
          </w:rPr>
          <w:t>2020 г</w:t>
        </w:r>
      </w:smartTag>
      <w:r w:rsidRPr="00E61474">
        <w:rPr>
          <w:rFonts w:ascii="Times New Roman" w:hAnsi="Times New Roman"/>
          <w:color w:val="000000"/>
          <w:sz w:val="28"/>
          <w:szCs w:val="28"/>
        </w:rPr>
        <w:t xml:space="preserve">. № </w:t>
      </w:r>
    </w:p>
    <w:p w:rsidR="00E519E6" w:rsidRDefault="00E519E6" w:rsidP="00E61474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</w:t>
      </w:r>
    </w:p>
    <w:p w:rsidR="00E519E6" w:rsidRDefault="00E519E6" w:rsidP="003B0068">
      <w:pPr>
        <w:jc w:val="center"/>
        <w:rPr>
          <w:rFonts w:ascii="Times New Roman" w:hAnsi="Times New Roman"/>
          <w:color w:val="000000"/>
          <w:sz w:val="28"/>
          <w:szCs w:val="28"/>
        </w:rPr>
      </w:pPr>
      <w:r w:rsidRPr="002F2C12">
        <w:rPr>
          <w:rFonts w:ascii="Times New Roman" w:hAnsi="Times New Roman"/>
          <w:color w:val="000000"/>
          <w:sz w:val="28"/>
          <w:szCs w:val="28"/>
        </w:rPr>
        <w:t xml:space="preserve">Виды испытаний </w:t>
      </w:r>
      <w:r>
        <w:rPr>
          <w:rFonts w:ascii="Times New Roman" w:hAnsi="Times New Roman"/>
          <w:color w:val="000000"/>
          <w:sz w:val="28"/>
          <w:szCs w:val="28"/>
        </w:rPr>
        <w:t xml:space="preserve">(тестов) Всероссийского физкультурно-спортивного комплекса «Готов к труду и обороне» (ГТО) </w:t>
      </w:r>
    </w:p>
    <w:p w:rsidR="00E519E6" w:rsidRPr="002F2C12" w:rsidRDefault="00E519E6" w:rsidP="003B0068">
      <w:pPr>
        <w:jc w:val="center"/>
        <w:rPr>
          <w:rFonts w:ascii="Times New Roman" w:hAnsi="Times New Roman"/>
          <w:color w:val="000000"/>
          <w:sz w:val="28"/>
          <w:szCs w:val="28"/>
        </w:rPr>
      </w:pPr>
      <w:r w:rsidRPr="002F2C12">
        <w:rPr>
          <w:rFonts w:ascii="Times New Roman" w:hAnsi="Times New Roman"/>
          <w:color w:val="000000"/>
          <w:sz w:val="28"/>
          <w:szCs w:val="28"/>
        </w:rPr>
        <w:t>в зависимости от ступеней</w:t>
      </w: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2"/>
        <w:gridCol w:w="6"/>
        <w:gridCol w:w="1"/>
        <w:gridCol w:w="3080"/>
        <w:gridCol w:w="4"/>
        <w:gridCol w:w="5"/>
        <w:gridCol w:w="21"/>
        <w:gridCol w:w="349"/>
        <w:gridCol w:w="44"/>
        <w:gridCol w:w="4"/>
        <w:gridCol w:w="6"/>
        <w:gridCol w:w="22"/>
        <w:gridCol w:w="377"/>
        <w:gridCol w:w="20"/>
        <w:gridCol w:w="16"/>
        <w:gridCol w:w="16"/>
        <w:gridCol w:w="10"/>
        <w:gridCol w:w="373"/>
        <w:gridCol w:w="15"/>
        <w:gridCol w:w="3"/>
        <w:gridCol w:w="8"/>
        <w:gridCol w:w="16"/>
        <w:gridCol w:w="393"/>
        <w:gridCol w:w="6"/>
        <w:gridCol w:w="12"/>
        <w:gridCol w:w="15"/>
        <w:gridCol w:w="10"/>
        <w:gridCol w:w="257"/>
        <w:gridCol w:w="16"/>
        <w:gridCol w:w="14"/>
        <w:gridCol w:w="20"/>
        <w:gridCol w:w="340"/>
        <w:gridCol w:w="24"/>
        <w:gridCol w:w="3"/>
        <w:gridCol w:w="10"/>
        <w:gridCol w:w="14"/>
        <w:gridCol w:w="369"/>
        <w:gridCol w:w="24"/>
        <w:gridCol w:w="6"/>
        <w:gridCol w:w="3"/>
        <w:gridCol w:w="11"/>
        <w:gridCol w:w="13"/>
        <w:gridCol w:w="393"/>
        <w:gridCol w:w="8"/>
        <w:gridCol w:w="1"/>
        <w:gridCol w:w="23"/>
        <w:gridCol w:w="358"/>
        <w:gridCol w:w="43"/>
        <w:gridCol w:w="1"/>
        <w:gridCol w:w="12"/>
        <w:gridCol w:w="11"/>
        <w:gridCol w:w="401"/>
        <w:gridCol w:w="1"/>
        <w:gridCol w:w="13"/>
        <w:gridCol w:w="10"/>
        <w:gridCol w:w="402"/>
        <w:gridCol w:w="15"/>
        <w:gridCol w:w="9"/>
        <w:gridCol w:w="1"/>
        <w:gridCol w:w="400"/>
        <w:gridCol w:w="16"/>
        <w:gridCol w:w="8"/>
        <w:gridCol w:w="43"/>
        <w:gridCol w:w="358"/>
        <w:gridCol w:w="17"/>
        <w:gridCol w:w="7"/>
        <w:gridCol w:w="53"/>
        <w:gridCol w:w="348"/>
        <w:gridCol w:w="18"/>
        <w:gridCol w:w="6"/>
        <w:gridCol w:w="53"/>
        <w:gridCol w:w="349"/>
        <w:gridCol w:w="24"/>
        <w:gridCol w:w="53"/>
        <w:gridCol w:w="348"/>
        <w:gridCol w:w="28"/>
        <w:gridCol w:w="49"/>
        <w:gridCol w:w="386"/>
        <w:gridCol w:w="20"/>
        <w:gridCol w:w="405"/>
        <w:gridCol w:w="20"/>
        <w:gridCol w:w="406"/>
        <w:gridCol w:w="20"/>
        <w:gridCol w:w="405"/>
        <w:gridCol w:w="20"/>
        <w:gridCol w:w="405"/>
        <w:gridCol w:w="445"/>
        <w:gridCol w:w="2268"/>
      </w:tblGrid>
      <w:tr w:rsidR="00E519E6" w:rsidRPr="009C3D27" w:rsidTr="00886FA4">
        <w:tc>
          <w:tcPr>
            <w:tcW w:w="532" w:type="dxa"/>
            <w:vMerge w:val="restart"/>
            <w:vAlign w:val="center"/>
          </w:tcPr>
          <w:p w:rsidR="00E519E6" w:rsidRPr="009C3D27" w:rsidRDefault="00E519E6" w:rsidP="00F26A75">
            <w:pPr>
              <w:ind w:left="-108" w:right="-142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№</w:t>
            </w:r>
          </w:p>
          <w:p w:rsidR="00E519E6" w:rsidRPr="009C3D27" w:rsidRDefault="00E519E6" w:rsidP="00F26A75">
            <w:pPr>
              <w:ind w:left="-108" w:right="-142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п/п</w:t>
            </w:r>
          </w:p>
        </w:tc>
        <w:tc>
          <w:tcPr>
            <w:tcW w:w="3087" w:type="dxa"/>
            <w:gridSpan w:val="3"/>
            <w:vMerge w:val="restart"/>
            <w:vAlign w:val="center"/>
          </w:tcPr>
          <w:p w:rsidR="00E519E6" w:rsidRPr="009C3D27" w:rsidRDefault="00E519E6" w:rsidP="00F26A75">
            <w:pPr>
              <w:ind w:left="-108" w:right="-142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Вид испытания (тест)</w:t>
            </w:r>
          </w:p>
        </w:tc>
        <w:tc>
          <w:tcPr>
            <w:tcW w:w="9281" w:type="dxa"/>
            <w:gridSpan w:val="8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Ступень</w:t>
            </w:r>
          </w:p>
        </w:tc>
        <w:tc>
          <w:tcPr>
            <w:tcW w:w="2268" w:type="dxa"/>
            <w:vMerge w:val="restart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Места тестирования</w:t>
            </w:r>
          </w:p>
        </w:tc>
      </w:tr>
      <w:tr w:rsidR="00E519E6" w:rsidRPr="009C3D27" w:rsidTr="00886FA4">
        <w:tc>
          <w:tcPr>
            <w:tcW w:w="532" w:type="dxa"/>
            <w:vMerge/>
            <w:vAlign w:val="center"/>
          </w:tcPr>
          <w:p w:rsidR="00E519E6" w:rsidRPr="009C3D27" w:rsidRDefault="00E519E6" w:rsidP="00F26A75">
            <w:pPr>
              <w:ind w:left="-108" w:right="-142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087" w:type="dxa"/>
            <w:gridSpan w:val="3"/>
            <w:vMerge/>
            <w:vAlign w:val="center"/>
          </w:tcPr>
          <w:p w:rsidR="00E519E6" w:rsidRPr="009C3D27" w:rsidRDefault="00E519E6" w:rsidP="00F26A75">
            <w:pPr>
              <w:ind w:left="-108" w:right="-142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94" w:type="dxa"/>
            <w:gridSpan w:val="13"/>
            <w:vAlign w:val="center"/>
          </w:tcPr>
          <w:p w:rsidR="00E519E6" w:rsidRPr="009C3D27" w:rsidRDefault="00E519E6" w:rsidP="00F26A75">
            <w:pPr>
              <w:ind w:left="-108" w:right="-142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E519E6" w:rsidRPr="009C3D27" w:rsidRDefault="00E519E6" w:rsidP="00F26A75">
            <w:pPr>
              <w:ind w:left="-108" w:right="-142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  <w:lang w:val="en-US"/>
              </w:rPr>
              <w:t>I</w:t>
            </w:r>
          </w:p>
        </w:tc>
        <w:tc>
          <w:tcPr>
            <w:tcW w:w="851" w:type="dxa"/>
            <w:gridSpan w:val="10"/>
            <w:vAlign w:val="center"/>
          </w:tcPr>
          <w:p w:rsidR="00E519E6" w:rsidRPr="009C3D27" w:rsidRDefault="00E519E6" w:rsidP="002F2C12">
            <w:pPr>
              <w:ind w:left="-108" w:right="-142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E519E6" w:rsidRPr="009C3D27" w:rsidRDefault="00E519E6" w:rsidP="002F2C12">
            <w:pPr>
              <w:ind w:left="-108" w:right="-142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  <w:lang w:val="en-US"/>
              </w:rPr>
              <w:t>II</w:t>
            </w:r>
          </w:p>
        </w:tc>
        <w:tc>
          <w:tcPr>
            <w:tcW w:w="674" w:type="dxa"/>
            <w:gridSpan w:val="7"/>
            <w:vAlign w:val="center"/>
          </w:tcPr>
          <w:p w:rsidR="00E519E6" w:rsidRPr="009C3D27" w:rsidRDefault="00E519E6" w:rsidP="002F2C12">
            <w:pPr>
              <w:ind w:left="-108" w:right="-142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E519E6" w:rsidRPr="009C3D27" w:rsidRDefault="00E519E6" w:rsidP="002F2C12">
            <w:pPr>
              <w:ind w:left="-108" w:right="-142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  <w:lang w:val="en-US"/>
              </w:rPr>
              <w:t>III</w:t>
            </w:r>
          </w:p>
        </w:tc>
        <w:tc>
          <w:tcPr>
            <w:tcW w:w="851" w:type="dxa"/>
            <w:gridSpan w:val="10"/>
            <w:vAlign w:val="center"/>
          </w:tcPr>
          <w:p w:rsidR="00E519E6" w:rsidRPr="009C3D27" w:rsidRDefault="00E519E6" w:rsidP="00F26A75">
            <w:pPr>
              <w:ind w:left="-108" w:right="-142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E519E6" w:rsidRPr="009C3D27" w:rsidRDefault="00E519E6" w:rsidP="00F26A75">
            <w:pPr>
              <w:ind w:left="-108" w:right="-142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  <w:lang w:val="en-US"/>
              </w:rPr>
              <w:t>IV</w:t>
            </w:r>
          </w:p>
        </w:tc>
        <w:tc>
          <w:tcPr>
            <w:tcW w:w="850" w:type="dxa"/>
            <w:gridSpan w:val="8"/>
            <w:vAlign w:val="center"/>
          </w:tcPr>
          <w:p w:rsidR="00E519E6" w:rsidRPr="009C3D27" w:rsidRDefault="00E519E6" w:rsidP="00F26A75">
            <w:pPr>
              <w:ind w:left="-108" w:right="-142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E519E6" w:rsidRPr="009C3D27" w:rsidRDefault="00E519E6" w:rsidP="00F26A75">
            <w:pPr>
              <w:ind w:left="-108" w:right="-142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  <w:lang w:val="en-US"/>
              </w:rPr>
              <w:t>V</w:t>
            </w:r>
          </w:p>
        </w:tc>
        <w:tc>
          <w:tcPr>
            <w:tcW w:w="851" w:type="dxa"/>
            <w:gridSpan w:val="8"/>
          </w:tcPr>
          <w:p w:rsidR="00E519E6" w:rsidRPr="009C3D27" w:rsidRDefault="00E519E6" w:rsidP="00423636">
            <w:pPr>
              <w:tabs>
                <w:tab w:val="left" w:pos="195"/>
              </w:tabs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  <w:lang w:val="en-US"/>
              </w:rPr>
              <w:t xml:space="preserve">   </w:t>
            </w:r>
          </w:p>
          <w:p w:rsidR="00E519E6" w:rsidRPr="009C3D27" w:rsidRDefault="00E519E6" w:rsidP="00423636">
            <w:pPr>
              <w:tabs>
                <w:tab w:val="left" w:pos="195"/>
              </w:tabs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 xml:space="preserve">    </w:t>
            </w:r>
            <w:r w:rsidRPr="009C3D27">
              <w:rPr>
                <w:rFonts w:ascii="Times New Roman" w:hAnsi="Times New Roman"/>
                <w:b/>
                <w:color w:val="000000"/>
                <w:lang w:val="en-US"/>
              </w:rPr>
              <w:t>VI</w:t>
            </w:r>
          </w:p>
        </w:tc>
        <w:tc>
          <w:tcPr>
            <w:tcW w:w="850" w:type="dxa"/>
            <w:gridSpan w:val="8"/>
          </w:tcPr>
          <w:p w:rsidR="00E519E6" w:rsidRPr="009C3D27" w:rsidRDefault="00E519E6" w:rsidP="00423636">
            <w:pPr>
              <w:tabs>
                <w:tab w:val="left" w:pos="195"/>
              </w:tabs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  <w:lang w:val="en-US"/>
              </w:rPr>
              <w:t xml:space="preserve">  </w:t>
            </w:r>
          </w:p>
          <w:p w:rsidR="00E519E6" w:rsidRPr="009C3D27" w:rsidRDefault="00E519E6" w:rsidP="00423636">
            <w:pPr>
              <w:tabs>
                <w:tab w:val="left" w:pos="195"/>
              </w:tabs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9C3D27">
              <w:rPr>
                <w:rFonts w:ascii="Times New Roman" w:hAnsi="Times New Roman"/>
                <w:b/>
                <w:color w:val="000000"/>
                <w:lang w:val="en-US"/>
              </w:rPr>
              <w:t>VII</w:t>
            </w:r>
          </w:p>
        </w:tc>
        <w:tc>
          <w:tcPr>
            <w:tcW w:w="851" w:type="dxa"/>
            <w:gridSpan w:val="7"/>
          </w:tcPr>
          <w:p w:rsidR="00E519E6" w:rsidRPr="009C3D27" w:rsidRDefault="00E519E6" w:rsidP="00B00324">
            <w:pPr>
              <w:tabs>
                <w:tab w:val="left" w:pos="195"/>
              </w:tabs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 xml:space="preserve">       </w:t>
            </w:r>
          </w:p>
          <w:p w:rsidR="00E519E6" w:rsidRPr="009C3D27" w:rsidRDefault="00E519E6" w:rsidP="00B00324">
            <w:pPr>
              <w:tabs>
                <w:tab w:val="left" w:pos="195"/>
              </w:tabs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9C3D27">
              <w:rPr>
                <w:rFonts w:ascii="Times New Roman" w:hAnsi="Times New Roman"/>
                <w:b/>
                <w:color w:val="000000"/>
                <w:lang w:val="en-US"/>
              </w:rPr>
              <w:t>VIII</w:t>
            </w:r>
            <w:r w:rsidRPr="009C3D27">
              <w:rPr>
                <w:rFonts w:ascii="Times New Roman" w:hAnsi="Times New Roman"/>
                <w:b/>
                <w:color w:val="000000"/>
              </w:rPr>
              <w:t xml:space="preserve">         </w:t>
            </w:r>
          </w:p>
        </w:tc>
        <w:tc>
          <w:tcPr>
            <w:tcW w:w="888" w:type="dxa"/>
            <w:gridSpan w:val="5"/>
          </w:tcPr>
          <w:p w:rsidR="00E519E6" w:rsidRPr="009C3D27" w:rsidRDefault="00E519E6" w:rsidP="00B00324">
            <w:pPr>
              <w:tabs>
                <w:tab w:val="left" w:pos="195"/>
              </w:tabs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  <w:lang w:val="en-US"/>
              </w:rPr>
              <w:t xml:space="preserve">    </w:t>
            </w:r>
            <w:r w:rsidRPr="009C3D27">
              <w:rPr>
                <w:rFonts w:ascii="Times New Roman" w:hAnsi="Times New Roman"/>
                <w:b/>
                <w:color w:val="000000"/>
              </w:rPr>
              <w:t xml:space="preserve">                      </w:t>
            </w:r>
          </w:p>
          <w:p w:rsidR="00E519E6" w:rsidRPr="009C3D27" w:rsidRDefault="00E519E6" w:rsidP="00B00324">
            <w:pPr>
              <w:tabs>
                <w:tab w:val="left" w:pos="195"/>
              </w:tabs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 xml:space="preserve">     </w:t>
            </w:r>
            <w:r w:rsidRPr="009C3D27">
              <w:rPr>
                <w:rFonts w:ascii="Times New Roman" w:hAnsi="Times New Roman"/>
                <w:b/>
                <w:color w:val="000000"/>
                <w:lang w:val="en-US"/>
              </w:rPr>
              <w:t>I</w:t>
            </w:r>
            <w:r w:rsidRPr="009C3D27">
              <w:rPr>
                <w:rFonts w:ascii="Times New Roman" w:hAnsi="Times New Roman"/>
                <w:b/>
                <w:color w:val="000000"/>
              </w:rPr>
              <w:t xml:space="preserve">Х      </w:t>
            </w:r>
          </w:p>
        </w:tc>
        <w:tc>
          <w:tcPr>
            <w:tcW w:w="851" w:type="dxa"/>
            <w:gridSpan w:val="4"/>
          </w:tcPr>
          <w:p w:rsidR="00E519E6" w:rsidRPr="009C3D27" w:rsidRDefault="00E519E6" w:rsidP="00B00324">
            <w:pPr>
              <w:tabs>
                <w:tab w:val="left" w:pos="195"/>
              </w:tabs>
              <w:rPr>
                <w:rFonts w:ascii="Times New Roman" w:hAnsi="Times New Roman"/>
                <w:b/>
                <w:color w:val="000000"/>
                <w:lang w:val="en-US"/>
              </w:rPr>
            </w:pPr>
          </w:p>
          <w:p w:rsidR="00E519E6" w:rsidRPr="009C3D27" w:rsidRDefault="00E519E6" w:rsidP="00B00324">
            <w:pPr>
              <w:tabs>
                <w:tab w:val="left" w:pos="195"/>
              </w:tabs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9C3D27">
              <w:rPr>
                <w:rFonts w:ascii="Times New Roman" w:hAnsi="Times New Roman"/>
                <w:b/>
                <w:color w:val="000000"/>
                <w:lang w:val="en-US"/>
              </w:rPr>
              <w:t xml:space="preserve">    X</w:t>
            </w:r>
          </w:p>
        </w:tc>
        <w:tc>
          <w:tcPr>
            <w:tcW w:w="870" w:type="dxa"/>
            <w:gridSpan w:val="3"/>
          </w:tcPr>
          <w:p w:rsidR="00E519E6" w:rsidRPr="009C3D27" w:rsidRDefault="00E519E6" w:rsidP="005D1FA1">
            <w:pPr>
              <w:tabs>
                <w:tab w:val="left" w:pos="195"/>
              </w:tabs>
              <w:rPr>
                <w:rFonts w:ascii="Times New Roman" w:hAnsi="Times New Roman"/>
                <w:b/>
                <w:color w:val="000000"/>
                <w:lang w:val="en-US"/>
              </w:rPr>
            </w:pPr>
          </w:p>
          <w:p w:rsidR="00E519E6" w:rsidRPr="009C3D27" w:rsidRDefault="00E519E6" w:rsidP="005D1FA1">
            <w:pPr>
              <w:tabs>
                <w:tab w:val="left" w:pos="195"/>
              </w:tabs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9C3D27">
              <w:rPr>
                <w:rFonts w:ascii="Times New Roman" w:hAnsi="Times New Roman"/>
                <w:b/>
                <w:color w:val="000000"/>
                <w:lang w:val="en-US"/>
              </w:rPr>
              <w:t xml:space="preserve">     XI</w:t>
            </w:r>
          </w:p>
        </w:tc>
        <w:tc>
          <w:tcPr>
            <w:tcW w:w="2268" w:type="dxa"/>
            <w:vMerge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E519E6" w:rsidRPr="009C3D27" w:rsidTr="00886FA4">
        <w:tc>
          <w:tcPr>
            <w:tcW w:w="532" w:type="dxa"/>
            <w:vMerge/>
            <w:vAlign w:val="center"/>
          </w:tcPr>
          <w:p w:rsidR="00E519E6" w:rsidRPr="009C3D27" w:rsidRDefault="00E519E6" w:rsidP="00F26A75">
            <w:pPr>
              <w:ind w:left="-108" w:right="-142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087" w:type="dxa"/>
            <w:gridSpan w:val="3"/>
            <w:vMerge/>
            <w:vAlign w:val="center"/>
          </w:tcPr>
          <w:p w:rsidR="00E519E6" w:rsidRPr="009C3D27" w:rsidRDefault="00E519E6" w:rsidP="00F26A75">
            <w:pPr>
              <w:ind w:left="-108" w:right="-142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3" w:type="dxa"/>
            <w:gridSpan w:val="5"/>
            <w:vAlign w:val="center"/>
          </w:tcPr>
          <w:p w:rsidR="00E519E6" w:rsidRPr="009C3D27" w:rsidRDefault="00E519E6" w:rsidP="00F26A75">
            <w:pPr>
              <w:ind w:left="-108" w:right="-142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м</w:t>
            </w:r>
          </w:p>
        </w:tc>
        <w:tc>
          <w:tcPr>
            <w:tcW w:w="471" w:type="dxa"/>
            <w:gridSpan w:val="8"/>
            <w:vAlign w:val="center"/>
          </w:tcPr>
          <w:p w:rsidR="00E519E6" w:rsidRPr="009C3D27" w:rsidRDefault="00E519E6" w:rsidP="00F26A75">
            <w:pPr>
              <w:ind w:left="-108" w:right="-142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д</w:t>
            </w:r>
          </w:p>
        </w:tc>
        <w:tc>
          <w:tcPr>
            <w:tcW w:w="391" w:type="dxa"/>
            <w:gridSpan w:val="3"/>
            <w:vAlign w:val="center"/>
          </w:tcPr>
          <w:p w:rsidR="00E519E6" w:rsidRPr="009C3D27" w:rsidRDefault="00E519E6" w:rsidP="00F26A75">
            <w:pPr>
              <w:ind w:left="-108" w:right="-142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м</w:t>
            </w:r>
          </w:p>
        </w:tc>
        <w:tc>
          <w:tcPr>
            <w:tcW w:w="460" w:type="dxa"/>
            <w:gridSpan w:val="7"/>
            <w:vAlign w:val="center"/>
          </w:tcPr>
          <w:p w:rsidR="00E519E6" w:rsidRPr="009C3D27" w:rsidRDefault="00E519E6" w:rsidP="00F26A75">
            <w:pPr>
              <w:ind w:left="-108" w:right="-142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д</w:t>
            </w:r>
          </w:p>
        </w:tc>
        <w:tc>
          <w:tcPr>
            <w:tcW w:w="287" w:type="dxa"/>
            <w:gridSpan w:val="3"/>
            <w:vAlign w:val="center"/>
          </w:tcPr>
          <w:p w:rsidR="00E519E6" w:rsidRPr="009C3D27" w:rsidRDefault="00E519E6" w:rsidP="00F26A75">
            <w:pPr>
              <w:ind w:left="-108" w:right="-142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м</w:t>
            </w:r>
          </w:p>
        </w:tc>
        <w:tc>
          <w:tcPr>
            <w:tcW w:w="387" w:type="dxa"/>
            <w:gridSpan w:val="4"/>
            <w:vAlign w:val="center"/>
          </w:tcPr>
          <w:p w:rsidR="00E519E6" w:rsidRPr="009C3D27" w:rsidRDefault="00E519E6" w:rsidP="00F26A75">
            <w:pPr>
              <w:ind w:left="-108" w:right="-142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д</w:t>
            </w:r>
          </w:p>
        </w:tc>
        <w:tc>
          <w:tcPr>
            <w:tcW w:w="426" w:type="dxa"/>
            <w:gridSpan w:val="6"/>
            <w:vAlign w:val="center"/>
          </w:tcPr>
          <w:p w:rsidR="00E519E6" w:rsidRPr="009C3D27" w:rsidRDefault="00E519E6" w:rsidP="00F26A75">
            <w:pPr>
              <w:ind w:left="-108" w:right="-142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ю</w:t>
            </w: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ind w:left="-108" w:right="-142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д</w:t>
            </w: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ind w:left="-108" w:right="-142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ю</w:t>
            </w: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ind w:left="-108" w:right="-142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д</w:t>
            </w:r>
          </w:p>
        </w:tc>
        <w:tc>
          <w:tcPr>
            <w:tcW w:w="426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м</w:t>
            </w: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ж</w:t>
            </w: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м</w:t>
            </w: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ж</w:t>
            </w:r>
          </w:p>
        </w:tc>
        <w:tc>
          <w:tcPr>
            <w:tcW w:w="426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м</w:t>
            </w:r>
          </w:p>
        </w:tc>
        <w:tc>
          <w:tcPr>
            <w:tcW w:w="425" w:type="dxa"/>
            <w:gridSpan w:val="3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ж</w:t>
            </w:r>
          </w:p>
        </w:tc>
        <w:tc>
          <w:tcPr>
            <w:tcW w:w="463" w:type="dxa"/>
            <w:gridSpan w:val="3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м</w:t>
            </w: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ж</w:t>
            </w:r>
          </w:p>
        </w:tc>
        <w:tc>
          <w:tcPr>
            <w:tcW w:w="426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м</w:t>
            </w: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ж</w:t>
            </w: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м</w:t>
            </w:r>
          </w:p>
        </w:tc>
        <w:tc>
          <w:tcPr>
            <w:tcW w:w="445" w:type="dxa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ж</w:t>
            </w:r>
          </w:p>
        </w:tc>
        <w:tc>
          <w:tcPr>
            <w:tcW w:w="2268" w:type="dxa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E519E6" w:rsidRPr="009C3D27" w:rsidTr="00886FA4">
        <w:trPr>
          <w:trHeight w:val="486"/>
        </w:trPr>
        <w:tc>
          <w:tcPr>
            <w:tcW w:w="532" w:type="dxa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1</w:t>
            </w:r>
          </w:p>
        </w:tc>
        <w:tc>
          <w:tcPr>
            <w:tcW w:w="3087" w:type="dxa"/>
            <w:gridSpan w:val="3"/>
            <w:vAlign w:val="center"/>
          </w:tcPr>
          <w:p w:rsidR="00E519E6" w:rsidRPr="009C3D27" w:rsidRDefault="00E519E6" w:rsidP="00F26A75">
            <w:pPr>
              <w:widowControl w:val="0"/>
              <w:ind w:left="-81"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>Подтягивание из виса на высокой перекладине (раз)</w:t>
            </w:r>
          </w:p>
        </w:tc>
        <w:tc>
          <w:tcPr>
            <w:tcW w:w="423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71" w:type="dxa"/>
            <w:gridSpan w:val="8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91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60" w:type="dxa"/>
            <w:gridSpan w:val="7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87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387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3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63" w:type="dxa"/>
            <w:gridSpan w:val="3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45" w:type="dxa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Физкультурно-спортивный объект № 1</w:t>
            </w:r>
          </w:p>
        </w:tc>
      </w:tr>
      <w:tr w:rsidR="00E519E6" w:rsidRPr="009C3D27" w:rsidTr="00886FA4">
        <w:trPr>
          <w:trHeight w:val="421"/>
        </w:trPr>
        <w:tc>
          <w:tcPr>
            <w:tcW w:w="532" w:type="dxa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2</w:t>
            </w:r>
          </w:p>
        </w:tc>
        <w:tc>
          <w:tcPr>
            <w:tcW w:w="3087" w:type="dxa"/>
            <w:gridSpan w:val="3"/>
            <w:vAlign w:val="center"/>
          </w:tcPr>
          <w:p w:rsidR="00E519E6" w:rsidRPr="009C3D27" w:rsidRDefault="00E519E6" w:rsidP="00F26A75">
            <w:pPr>
              <w:widowControl w:val="0"/>
              <w:ind w:left="-81"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>Подтягивание из виса лежа на низкой перекладине (раз)</w:t>
            </w:r>
          </w:p>
        </w:tc>
        <w:tc>
          <w:tcPr>
            <w:tcW w:w="423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71" w:type="dxa"/>
            <w:gridSpan w:val="8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391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60" w:type="dxa"/>
            <w:gridSpan w:val="7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287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87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6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6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6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3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63" w:type="dxa"/>
            <w:gridSpan w:val="3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6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45" w:type="dxa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268" w:type="dxa"/>
            <w:vMerge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E519E6" w:rsidRPr="009C3D27" w:rsidTr="00886FA4">
        <w:trPr>
          <w:trHeight w:val="413"/>
        </w:trPr>
        <w:tc>
          <w:tcPr>
            <w:tcW w:w="532" w:type="dxa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3</w:t>
            </w:r>
          </w:p>
        </w:tc>
        <w:tc>
          <w:tcPr>
            <w:tcW w:w="3087" w:type="dxa"/>
            <w:gridSpan w:val="3"/>
            <w:vAlign w:val="center"/>
          </w:tcPr>
          <w:p w:rsidR="00E519E6" w:rsidRPr="009C3D27" w:rsidRDefault="00E519E6" w:rsidP="00F26A75">
            <w:pPr>
              <w:widowControl w:val="0"/>
              <w:ind w:left="-81"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>Сгибание - разгибание рук в упоре лежа на полу (раз)</w:t>
            </w:r>
          </w:p>
        </w:tc>
        <w:tc>
          <w:tcPr>
            <w:tcW w:w="423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71" w:type="dxa"/>
            <w:gridSpan w:val="8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391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60" w:type="dxa"/>
            <w:gridSpan w:val="7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287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387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6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6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6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3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63" w:type="dxa"/>
            <w:gridSpan w:val="3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6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45" w:type="dxa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268" w:type="dxa"/>
            <w:vMerge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E519E6" w:rsidRPr="009C3D27" w:rsidTr="00886FA4">
        <w:trPr>
          <w:trHeight w:val="362"/>
        </w:trPr>
        <w:tc>
          <w:tcPr>
            <w:tcW w:w="532" w:type="dxa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4</w:t>
            </w:r>
          </w:p>
        </w:tc>
        <w:tc>
          <w:tcPr>
            <w:tcW w:w="3087" w:type="dxa"/>
            <w:gridSpan w:val="3"/>
            <w:vAlign w:val="center"/>
          </w:tcPr>
          <w:p w:rsidR="00E519E6" w:rsidRPr="009C3D27" w:rsidRDefault="00E519E6" w:rsidP="00F26A75">
            <w:pPr>
              <w:widowControl w:val="0"/>
              <w:ind w:left="-81"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>Сгибание - разгибание рук в упоре лежа о гимнастическую скамью (раз)</w:t>
            </w:r>
          </w:p>
        </w:tc>
        <w:tc>
          <w:tcPr>
            <w:tcW w:w="423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71" w:type="dxa"/>
            <w:gridSpan w:val="8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91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60" w:type="dxa"/>
            <w:gridSpan w:val="7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87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87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3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63" w:type="dxa"/>
            <w:gridSpan w:val="3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45" w:type="dxa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268" w:type="dxa"/>
            <w:vMerge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E519E6" w:rsidRPr="009C3D27" w:rsidTr="00886FA4">
        <w:trPr>
          <w:trHeight w:val="467"/>
        </w:trPr>
        <w:tc>
          <w:tcPr>
            <w:tcW w:w="532" w:type="dxa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5</w:t>
            </w:r>
          </w:p>
        </w:tc>
        <w:tc>
          <w:tcPr>
            <w:tcW w:w="3087" w:type="dxa"/>
            <w:gridSpan w:val="3"/>
            <w:vAlign w:val="center"/>
          </w:tcPr>
          <w:p w:rsidR="00E519E6" w:rsidRPr="009C3D27" w:rsidRDefault="00E519E6" w:rsidP="00F26A75">
            <w:pPr>
              <w:widowControl w:val="0"/>
              <w:ind w:left="-81"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>Сгибание - разгибание рук в упоре лежа о сиденье стула (раз)</w:t>
            </w:r>
          </w:p>
        </w:tc>
        <w:tc>
          <w:tcPr>
            <w:tcW w:w="423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71" w:type="dxa"/>
            <w:gridSpan w:val="8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91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60" w:type="dxa"/>
            <w:gridSpan w:val="7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87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87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3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63" w:type="dxa"/>
            <w:gridSpan w:val="3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45" w:type="dxa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2268" w:type="dxa"/>
            <w:vMerge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E519E6" w:rsidRPr="009C3D27" w:rsidTr="00886FA4">
        <w:trPr>
          <w:trHeight w:val="403"/>
        </w:trPr>
        <w:tc>
          <w:tcPr>
            <w:tcW w:w="532" w:type="dxa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6</w:t>
            </w:r>
          </w:p>
        </w:tc>
        <w:tc>
          <w:tcPr>
            <w:tcW w:w="3087" w:type="dxa"/>
            <w:gridSpan w:val="3"/>
            <w:vAlign w:val="center"/>
          </w:tcPr>
          <w:p w:rsidR="00E519E6" w:rsidRPr="009C3D27" w:rsidRDefault="00E519E6" w:rsidP="00F26A75">
            <w:pPr>
              <w:widowControl w:val="0"/>
              <w:ind w:left="-81"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>Наклон вперед из положения стоя с прямыми ногами на полу (раз)</w:t>
            </w:r>
          </w:p>
        </w:tc>
        <w:tc>
          <w:tcPr>
            <w:tcW w:w="423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71" w:type="dxa"/>
            <w:gridSpan w:val="8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391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60" w:type="dxa"/>
            <w:gridSpan w:val="7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287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387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6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3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63" w:type="dxa"/>
            <w:gridSpan w:val="3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45" w:type="dxa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268" w:type="dxa"/>
            <w:vMerge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E519E6" w:rsidRPr="009C3D27" w:rsidTr="00886FA4">
        <w:tc>
          <w:tcPr>
            <w:tcW w:w="532" w:type="dxa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7</w:t>
            </w:r>
          </w:p>
        </w:tc>
        <w:tc>
          <w:tcPr>
            <w:tcW w:w="3087" w:type="dxa"/>
            <w:gridSpan w:val="3"/>
            <w:vAlign w:val="center"/>
          </w:tcPr>
          <w:p w:rsidR="00E519E6" w:rsidRPr="009C3D27" w:rsidRDefault="00E519E6" w:rsidP="00F26A75">
            <w:pPr>
              <w:widowControl w:val="0"/>
              <w:ind w:left="-81"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>Наклон вперед из положения стоя с прямыми ногами на гимнастической скамье (раз)</w:t>
            </w:r>
          </w:p>
        </w:tc>
        <w:tc>
          <w:tcPr>
            <w:tcW w:w="423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71" w:type="dxa"/>
            <w:gridSpan w:val="8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91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60" w:type="dxa"/>
            <w:gridSpan w:val="7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87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87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6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6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3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63" w:type="dxa"/>
            <w:gridSpan w:val="3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6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45" w:type="dxa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2268" w:type="dxa"/>
            <w:vMerge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E519E6" w:rsidRPr="009C3D27" w:rsidTr="00886FA4">
        <w:trPr>
          <w:trHeight w:val="359"/>
        </w:trPr>
        <w:tc>
          <w:tcPr>
            <w:tcW w:w="532" w:type="dxa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8</w:t>
            </w:r>
          </w:p>
        </w:tc>
        <w:tc>
          <w:tcPr>
            <w:tcW w:w="3087" w:type="dxa"/>
            <w:gridSpan w:val="3"/>
            <w:vAlign w:val="center"/>
          </w:tcPr>
          <w:p w:rsidR="00E519E6" w:rsidRPr="009C3D27" w:rsidRDefault="00E519E6" w:rsidP="00F26A75">
            <w:pPr>
              <w:widowControl w:val="0"/>
              <w:ind w:left="-81" w:right="-108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>Поднимание туловища из положения лежа на спине (раз за 1 мин)</w:t>
            </w:r>
          </w:p>
        </w:tc>
        <w:tc>
          <w:tcPr>
            <w:tcW w:w="423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71" w:type="dxa"/>
            <w:gridSpan w:val="8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91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60" w:type="dxa"/>
            <w:gridSpan w:val="7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87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87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6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6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3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63" w:type="dxa"/>
            <w:gridSpan w:val="3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6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45" w:type="dxa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2268" w:type="dxa"/>
            <w:vMerge/>
            <w:tcBorders>
              <w:bottom w:val="nil"/>
            </w:tcBorders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E519E6" w:rsidRPr="009C3D27" w:rsidTr="00886FA4">
        <w:trPr>
          <w:trHeight w:val="421"/>
        </w:trPr>
        <w:tc>
          <w:tcPr>
            <w:tcW w:w="532" w:type="dxa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9</w:t>
            </w:r>
          </w:p>
        </w:tc>
        <w:tc>
          <w:tcPr>
            <w:tcW w:w="3087" w:type="dxa"/>
            <w:gridSpan w:val="3"/>
            <w:vAlign w:val="center"/>
          </w:tcPr>
          <w:p w:rsidR="00E519E6" w:rsidRPr="009C3D27" w:rsidRDefault="00E519E6" w:rsidP="00F26A75">
            <w:pPr>
              <w:widowControl w:val="0"/>
              <w:ind w:left="-81"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>Поднимание туловища из положения лежа на спине (раз, без времени)</w:t>
            </w:r>
          </w:p>
        </w:tc>
        <w:tc>
          <w:tcPr>
            <w:tcW w:w="423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71" w:type="dxa"/>
            <w:gridSpan w:val="8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91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60" w:type="dxa"/>
            <w:gridSpan w:val="7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87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87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3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63" w:type="dxa"/>
            <w:gridSpan w:val="3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45" w:type="dxa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268" w:type="dxa"/>
            <w:vMerge w:val="restart"/>
            <w:tcBorders>
              <w:top w:val="nil"/>
            </w:tcBorders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E519E6" w:rsidRPr="009C3D27" w:rsidTr="00886FA4">
        <w:trPr>
          <w:trHeight w:val="317"/>
        </w:trPr>
        <w:tc>
          <w:tcPr>
            <w:tcW w:w="532" w:type="dxa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10</w:t>
            </w:r>
          </w:p>
        </w:tc>
        <w:tc>
          <w:tcPr>
            <w:tcW w:w="3087" w:type="dxa"/>
            <w:gridSpan w:val="3"/>
            <w:vAlign w:val="center"/>
          </w:tcPr>
          <w:p w:rsidR="00E519E6" w:rsidRPr="009C3D27" w:rsidRDefault="00E519E6" w:rsidP="00F26A75">
            <w:pPr>
              <w:widowControl w:val="0"/>
              <w:ind w:left="-81"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 xml:space="preserve">Рывок гири 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9C3D27">
                <w:rPr>
                  <w:rFonts w:ascii="Times New Roman" w:hAnsi="Times New Roman"/>
                  <w:color w:val="000000"/>
                </w:rPr>
                <w:t>16 кг</w:t>
              </w:r>
            </w:smartTag>
            <w:r w:rsidRPr="009C3D27">
              <w:rPr>
                <w:rFonts w:ascii="Times New Roman" w:hAnsi="Times New Roman"/>
                <w:color w:val="000000"/>
              </w:rPr>
              <w:t xml:space="preserve"> (раз)</w:t>
            </w:r>
          </w:p>
        </w:tc>
        <w:tc>
          <w:tcPr>
            <w:tcW w:w="423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71" w:type="dxa"/>
            <w:gridSpan w:val="8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91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60" w:type="dxa"/>
            <w:gridSpan w:val="7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87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87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3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63" w:type="dxa"/>
            <w:gridSpan w:val="3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45" w:type="dxa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268" w:type="dxa"/>
            <w:vMerge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E519E6" w:rsidRPr="009C3D27" w:rsidTr="00886FA4">
        <w:trPr>
          <w:trHeight w:val="361"/>
        </w:trPr>
        <w:tc>
          <w:tcPr>
            <w:tcW w:w="532" w:type="dxa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11</w:t>
            </w:r>
          </w:p>
        </w:tc>
        <w:tc>
          <w:tcPr>
            <w:tcW w:w="3087" w:type="dxa"/>
            <w:gridSpan w:val="3"/>
            <w:vAlign w:val="center"/>
          </w:tcPr>
          <w:p w:rsidR="00E519E6" w:rsidRPr="009C3D27" w:rsidRDefault="00E519E6" w:rsidP="00F26A75">
            <w:pPr>
              <w:widowControl w:val="0"/>
              <w:ind w:left="-81"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 xml:space="preserve">Метание теннисного мяча в цель (дистанция 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9C3D27">
                <w:rPr>
                  <w:rFonts w:ascii="Times New Roman" w:hAnsi="Times New Roman"/>
                  <w:color w:val="000000"/>
                </w:rPr>
                <w:t>6 м</w:t>
              </w:r>
            </w:smartTag>
            <w:r w:rsidRPr="009C3D27">
              <w:rPr>
                <w:rFonts w:ascii="Times New Roman" w:hAnsi="Times New Roman"/>
                <w:color w:val="000000"/>
              </w:rPr>
              <w:t>, раз)</w:t>
            </w:r>
          </w:p>
        </w:tc>
        <w:tc>
          <w:tcPr>
            <w:tcW w:w="423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71" w:type="dxa"/>
            <w:gridSpan w:val="8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391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60" w:type="dxa"/>
            <w:gridSpan w:val="7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87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87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3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63" w:type="dxa"/>
            <w:gridSpan w:val="3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45" w:type="dxa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E519E6" w:rsidRPr="009C3D27" w:rsidTr="00886FA4">
        <w:trPr>
          <w:trHeight w:val="281"/>
        </w:trPr>
        <w:tc>
          <w:tcPr>
            <w:tcW w:w="532" w:type="dxa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12</w:t>
            </w:r>
          </w:p>
        </w:tc>
        <w:tc>
          <w:tcPr>
            <w:tcW w:w="3087" w:type="dxa"/>
            <w:gridSpan w:val="3"/>
            <w:vAlign w:val="center"/>
          </w:tcPr>
          <w:p w:rsidR="00E519E6" w:rsidRPr="009C3D27" w:rsidRDefault="00E519E6" w:rsidP="00F26A75">
            <w:pPr>
              <w:widowControl w:val="0"/>
              <w:ind w:left="-81"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 xml:space="preserve">Челночный бег 3х 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9C3D27">
                <w:rPr>
                  <w:rFonts w:ascii="Times New Roman" w:hAnsi="Times New Roman"/>
                  <w:color w:val="000000"/>
                </w:rPr>
                <w:t>10 м</w:t>
              </w:r>
            </w:smartTag>
            <w:r w:rsidRPr="009C3D27">
              <w:rPr>
                <w:rFonts w:ascii="Times New Roman" w:hAnsi="Times New Roman"/>
                <w:color w:val="000000"/>
              </w:rPr>
              <w:t xml:space="preserve"> (с)</w:t>
            </w:r>
          </w:p>
        </w:tc>
        <w:tc>
          <w:tcPr>
            <w:tcW w:w="423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71" w:type="dxa"/>
            <w:gridSpan w:val="8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391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60" w:type="dxa"/>
            <w:gridSpan w:val="7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87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87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3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63" w:type="dxa"/>
            <w:gridSpan w:val="3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45" w:type="dxa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E519E6" w:rsidRPr="009C3D27" w:rsidTr="00886FA4">
        <w:tc>
          <w:tcPr>
            <w:tcW w:w="532" w:type="dxa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13</w:t>
            </w:r>
          </w:p>
        </w:tc>
        <w:tc>
          <w:tcPr>
            <w:tcW w:w="3087" w:type="dxa"/>
            <w:gridSpan w:val="3"/>
            <w:vAlign w:val="center"/>
          </w:tcPr>
          <w:p w:rsidR="00E519E6" w:rsidRPr="009C3D27" w:rsidRDefault="00E519E6" w:rsidP="00F26A75">
            <w:pPr>
              <w:widowControl w:val="0"/>
              <w:ind w:left="-81"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>Прыжок в длину с места толчком двумя ногами (см)</w:t>
            </w:r>
          </w:p>
        </w:tc>
        <w:tc>
          <w:tcPr>
            <w:tcW w:w="423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71" w:type="dxa"/>
            <w:gridSpan w:val="8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391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60" w:type="dxa"/>
            <w:gridSpan w:val="7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287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387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6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6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6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3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63" w:type="dxa"/>
            <w:gridSpan w:val="3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45" w:type="dxa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Физкультурно-спортивный объект № 3</w:t>
            </w:r>
          </w:p>
        </w:tc>
      </w:tr>
      <w:tr w:rsidR="00E519E6" w:rsidRPr="009C3D27" w:rsidTr="00886FA4">
        <w:trPr>
          <w:trHeight w:val="363"/>
        </w:trPr>
        <w:tc>
          <w:tcPr>
            <w:tcW w:w="532" w:type="dxa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14</w:t>
            </w:r>
          </w:p>
        </w:tc>
        <w:tc>
          <w:tcPr>
            <w:tcW w:w="3087" w:type="dxa"/>
            <w:gridSpan w:val="3"/>
            <w:vAlign w:val="center"/>
          </w:tcPr>
          <w:p w:rsidR="00E519E6" w:rsidRPr="009C3D27" w:rsidRDefault="00E519E6" w:rsidP="00F26A75">
            <w:pPr>
              <w:widowControl w:val="0"/>
              <w:ind w:left="-81"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>Прыжок в длину с разбега (см)</w:t>
            </w:r>
          </w:p>
        </w:tc>
        <w:tc>
          <w:tcPr>
            <w:tcW w:w="423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71" w:type="dxa"/>
            <w:gridSpan w:val="8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91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60" w:type="dxa"/>
            <w:gridSpan w:val="7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287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387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6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6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3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63" w:type="dxa"/>
            <w:gridSpan w:val="3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45" w:type="dxa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268" w:type="dxa"/>
            <w:vMerge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E519E6" w:rsidRPr="009C3D27" w:rsidTr="00886FA4">
        <w:trPr>
          <w:trHeight w:val="412"/>
        </w:trPr>
        <w:tc>
          <w:tcPr>
            <w:tcW w:w="532" w:type="dxa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15</w:t>
            </w:r>
          </w:p>
        </w:tc>
        <w:tc>
          <w:tcPr>
            <w:tcW w:w="3087" w:type="dxa"/>
            <w:gridSpan w:val="3"/>
            <w:vAlign w:val="center"/>
          </w:tcPr>
          <w:p w:rsidR="00E519E6" w:rsidRPr="009C3D27" w:rsidRDefault="00E519E6" w:rsidP="00F26A75">
            <w:pPr>
              <w:widowControl w:val="0"/>
              <w:ind w:left="-81"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>Метание мяча (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9C3D27">
                <w:rPr>
                  <w:rFonts w:ascii="Times New Roman" w:hAnsi="Times New Roman"/>
                  <w:color w:val="000000"/>
                </w:rPr>
                <w:t>150 г</w:t>
              </w:r>
            </w:smartTag>
            <w:r w:rsidRPr="009C3D27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423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71" w:type="dxa"/>
            <w:gridSpan w:val="8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91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60" w:type="dxa"/>
            <w:gridSpan w:val="7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287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387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6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3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63" w:type="dxa"/>
            <w:gridSpan w:val="3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45" w:type="dxa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268" w:type="dxa"/>
            <w:vMerge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E519E6" w:rsidRPr="009C3D27" w:rsidTr="00886FA4">
        <w:trPr>
          <w:trHeight w:val="418"/>
        </w:trPr>
        <w:tc>
          <w:tcPr>
            <w:tcW w:w="532" w:type="dxa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16</w:t>
            </w:r>
          </w:p>
        </w:tc>
        <w:tc>
          <w:tcPr>
            <w:tcW w:w="3087" w:type="dxa"/>
            <w:gridSpan w:val="3"/>
            <w:vAlign w:val="center"/>
          </w:tcPr>
          <w:p w:rsidR="00E519E6" w:rsidRPr="009C3D27" w:rsidRDefault="00E519E6" w:rsidP="00F26A75">
            <w:pPr>
              <w:widowControl w:val="0"/>
              <w:ind w:left="-81"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>Метание спортивного снаряда (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9C3D27">
                <w:rPr>
                  <w:rFonts w:ascii="Times New Roman" w:hAnsi="Times New Roman"/>
                  <w:color w:val="000000"/>
                </w:rPr>
                <w:t>500 г</w:t>
              </w:r>
            </w:smartTag>
            <w:r w:rsidRPr="009C3D27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423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71" w:type="dxa"/>
            <w:gridSpan w:val="8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91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60" w:type="dxa"/>
            <w:gridSpan w:val="7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87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87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6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6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3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63" w:type="dxa"/>
            <w:gridSpan w:val="3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45" w:type="dxa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268" w:type="dxa"/>
            <w:vMerge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E519E6" w:rsidRPr="009C3D27" w:rsidTr="00886FA4">
        <w:trPr>
          <w:trHeight w:val="409"/>
        </w:trPr>
        <w:tc>
          <w:tcPr>
            <w:tcW w:w="532" w:type="dxa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17</w:t>
            </w:r>
          </w:p>
        </w:tc>
        <w:tc>
          <w:tcPr>
            <w:tcW w:w="3087" w:type="dxa"/>
            <w:gridSpan w:val="3"/>
            <w:vAlign w:val="center"/>
          </w:tcPr>
          <w:p w:rsidR="00E519E6" w:rsidRPr="009C3D27" w:rsidRDefault="00E519E6" w:rsidP="00F26A75">
            <w:pPr>
              <w:widowControl w:val="0"/>
              <w:ind w:left="-81"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>Метание спортивного снаряда (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9C3D27">
                <w:rPr>
                  <w:rFonts w:ascii="Times New Roman" w:hAnsi="Times New Roman"/>
                  <w:color w:val="000000"/>
                </w:rPr>
                <w:t>700 г</w:t>
              </w:r>
            </w:smartTag>
            <w:r w:rsidRPr="009C3D27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423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71" w:type="dxa"/>
            <w:gridSpan w:val="8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91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60" w:type="dxa"/>
            <w:gridSpan w:val="7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87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87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3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63" w:type="dxa"/>
            <w:gridSpan w:val="3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45" w:type="dxa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268" w:type="dxa"/>
            <w:vMerge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E519E6" w:rsidRPr="009C3D27" w:rsidTr="00886FA4">
        <w:trPr>
          <w:trHeight w:val="409"/>
        </w:trPr>
        <w:tc>
          <w:tcPr>
            <w:tcW w:w="532" w:type="dxa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18</w:t>
            </w:r>
          </w:p>
        </w:tc>
        <w:tc>
          <w:tcPr>
            <w:tcW w:w="3087" w:type="dxa"/>
            <w:gridSpan w:val="3"/>
            <w:vAlign w:val="center"/>
          </w:tcPr>
          <w:p w:rsidR="00E519E6" w:rsidRPr="009C3D27" w:rsidRDefault="00E519E6" w:rsidP="00F26A75">
            <w:pPr>
              <w:widowControl w:val="0"/>
              <w:ind w:left="-81"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>Бег</w:t>
            </w:r>
            <w:r w:rsidRPr="009C3D27">
              <w:rPr>
                <w:color w:val="000000"/>
              </w:rPr>
              <w:t xml:space="preserve"> </w:t>
            </w:r>
            <w:r w:rsidRPr="009C3D27">
              <w:rPr>
                <w:rFonts w:ascii="Times New Roman" w:hAnsi="Times New Roman"/>
                <w:color w:val="000000"/>
              </w:rPr>
              <w:t xml:space="preserve">на 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9C3D27">
                <w:rPr>
                  <w:rFonts w:ascii="Times New Roman" w:hAnsi="Times New Roman"/>
                  <w:color w:val="000000"/>
                </w:rPr>
                <w:t>30 м</w:t>
              </w:r>
            </w:smartTag>
            <w:r w:rsidRPr="009C3D27">
              <w:rPr>
                <w:rFonts w:ascii="Times New Roman" w:hAnsi="Times New Roman"/>
                <w:color w:val="000000"/>
              </w:rPr>
              <w:t xml:space="preserve"> (с)</w:t>
            </w:r>
          </w:p>
        </w:tc>
        <w:tc>
          <w:tcPr>
            <w:tcW w:w="423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71" w:type="dxa"/>
            <w:gridSpan w:val="8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391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60" w:type="dxa"/>
            <w:gridSpan w:val="7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87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87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3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63" w:type="dxa"/>
            <w:gridSpan w:val="3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45" w:type="dxa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268" w:type="dxa"/>
            <w:vMerge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E519E6" w:rsidRPr="009C3D27" w:rsidTr="00886FA4">
        <w:trPr>
          <w:trHeight w:val="409"/>
        </w:trPr>
        <w:tc>
          <w:tcPr>
            <w:tcW w:w="532" w:type="dxa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19</w:t>
            </w:r>
          </w:p>
        </w:tc>
        <w:tc>
          <w:tcPr>
            <w:tcW w:w="3087" w:type="dxa"/>
            <w:gridSpan w:val="3"/>
            <w:vAlign w:val="center"/>
          </w:tcPr>
          <w:p w:rsidR="00E519E6" w:rsidRPr="009C3D27" w:rsidRDefault="00E519E6" w:rsidP="00F26A75">
            <w:pPr>
              <w:widowControl w:val="0"/>
              <w:ind w:left="-81"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9C3D27">
                <w:rPr>
                  <w:rFonts w:ascii="Times New Roman" w:hAnsi="Times New Roman"/>
                  <w:color w:val="000000"/>
                </w:rPr>
                <w:t>60 м</w:t>
              </w:r>
            </w:smartTag>
            <w:r w:rsidRPr="009C3D27">
              <w:rPr>
                <w:rFonts w:ascii="Times New Roman" w:hAnsi="Times New Roman"/>
                <w:color w:val="000000"/>
              </w:rPr>
              <w:t xml:space="preserve"> (с)</w:t>
            </w:r>
          </w:p>
        </w:tc>
        <w:tc>
          <w:tcPr>
            <w:tcW w:w="423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71" w:type="dxa"/>
            <w:gridSpan w:val="8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91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60" w:type="dxa"/>
            <w:gridSpan w:val="7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287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387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6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3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63" w:type="dxa"/>
            <w:gridSpan w:val="3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45" w:type="dxa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268" w:type="dxa"/>
            <w:vMerge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E519E6" w:rsidRPr="009C3D27" w:rsidTr="00886FA4">
        <w:trPr>
          <w:trHeight w:val="409"/>
        </w:trPr>
        <w:tc>
          <w:tcPr>
            <w:tcW w:w="532" w:type="dxa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20</w:t>
            </w:r>
          </w:p>
        </w:tc>
        <w:tc>
          <w:tcPr>
            <w:tcW w:w="3087" w:type="dxa"/>
            <w:gridSpan w:val="3"/>
            <w:vAlign w:val="center"/>
          </w:tcPr>
          <w:p w:rsidR="00E519E6" w:rsidRPr="009C3D27" w:rsidRDefault="00E519E6" w:rsidP="00F26A75">
            <w:pPr>
              <w:widowControl w:val="0"/>
              <w:ind w:left="-81"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9C3D27">
                <w:rPr>
                  <w:rFonts w:ascii="Times New Roman" w:hAnsi="Times New Roman"/>
                  <w:color w:val="000000"/>
                </w:rPr>
                <w:t>100 м</w:t>
              </w:r>
            </w:smartTag>
            <w:r w:rsidRPr="009C3D27">
              <w:rPr>
                <w:rFonts w:ascii="Times New Roman" w:hAnsi="Times New Roman"/>
                <w:color w:val="000000"/>
              </w:rPr>
              <w:t xml:space="preserve"> (с)</w:t>
            </w:r>
          </w:p>
        </w:tc>
        <w:tc>
          <w:tcPr>
            <w:tcW w:w="423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71" w:type="dxa"/>
            <w:gridSpan w:val="8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91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60" w:type="dxa"/>
            <w:gridSpan w:val="7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87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87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6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3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63" w:type="dxa"/>
            <w:gridSpan w:val="3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45" w:type="dxa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268" w:type="dxa"/>
            <w:vMerge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E519E6" w:rsidRPr="009C3D27" w:rsidTr="00886FA4">
        <w:trPr>
          <w:trHeight w:val="1020"/>
        </w:trPr>
        <w:tc>
          <w:tcPr>
            <w:tcW w:w="532" w:type="dxa"/>
            <w:vMerge w:val="restart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21</w:t>
            </w:r>
          </w:p>
        </w:tc>
        <w:tc>
          <w:tcPr>
            <w:tcW w:w="3087" w:type="dxa"/>
            <w:gridSpan w:val="3"/>
            <w:vMerge w:val="restart"/>
            <w:vAlign w:val="center"/>
          </w:tcPr>
          <w:p w:rsidR="00E519E6" w:rsidRPr="009C3D27" w:rsidRDefault="00E519E6" w:rsidP="00F26A75">
            <w:pPr>
              <w:widowControl w:val="0"/>
              <w:ind w:left="-81"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9C3D27">
                <w:rPr>
                  <w:rFonts w:ascii="Times New Roman" w:hAnsi="Times New Roman"/>
                  <w:color w:val="000000"/>
                </w:rPr>
                <w:t>1000 м</w:t>
              </w:r>
            </w:smartTag>
            <w:r w:rsidRPr="009C3D27">
              <w:rPr>
                <w:rFonts w:ascii="Times New Roman" w:hAnsi="Times New Roman"/>
                <w:color w:val="000000"/>
              </w:rPr>
              <w:t xml:space="preserve"> (мин, с)</w:t>
            </w:r>
          </w:p>
        </w:tc>
        <w:tc>
          <w:tcPr>
            <w:tcW w:w="423" w:type="dxa"/>
            <w:gridSpan w:val="5"/>
            <w:vMerge w:val="restart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71" w:type="dxa"/>
            <w:gridSpan w:val="8"/>
            <w:vMerge w:val="restart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91" w:type="dxa"/>
            <w:gridSpan w:val="3"/>
            <w:vMerge w:val="restart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60" w:type="dxa"/>
            <w:gridSpan w:val="7"/>
            <w:vMerge w:val="restart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287" w:type="dxa"/>
            <w:gridSpan w:val="3"/>
            <w:vMerge w:val="restart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87" w:type="dxa"/>
            <w:gridSpan w:val="4"/>
            <w:vMerge w:val="restart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6"/>
            <w:vMerge w:val="restart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Merge w:val="restart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Merge w:val="restart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Merge w:val="restart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  <w:vMerge w:val="restart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Merge w:val="restart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Merge w:val="restart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Merge w:val="restart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  <w:vMerge w:val="restart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3"/>
            <w:vMerge w:val="restart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63" w:type="dxa"/>
            <w:gridSpan w:val="3"/>
            <w:vMerge w:val="restart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Merge w:val="restart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2"/>
            <w:vMerge w:val="restart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Merge w:val="restart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Merge w:val="restart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45" w:type="dxa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268" w:type="dxa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  <w:lang w:val="en-US"/>
              </w:rPr>
            </w:pPr>
          </w:p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  <w:lang w:val="en-US"/>
              </w:rPr>
            </w:pPr>
          </w:p>
        </w:tc>
      </w:tr>
      <w:tr w:rsidR="00E519E6" w:rsidRPr="009C3D27" w:rsidTr="00886FA4">
        <w:trPr>
          <w:trHeight w:val="2046"/>
        </w:trPr>
        <w:tc>
          <w:tcPr>
            <w:tcW w:w="532" w:type="dxa"/>
            <w:vMerge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087" w:type="dxa"/>
            <w:gridSpan w:val="3"/>
            <w:vMerge/>
            <w:vAlign w:val="center"/>
          </w:tcPr>
          <w:p w:rsidR="00E519E6" w:rsidRPr="009C3D27" w:rsidRDefault="00E519E6" w:rsidP="00F26A75">
            <w:pPr>
              <w:widowControl w:val="0"/>
              <w:ind w:left="-81"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3" w:type="dxa"/>
            <w:gridSpan w:val="5"/>
            <w:vMerge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71" w:type="dxa"/>
            <w:gridSpan w:val="8"/>
            <w:vMerge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91" w:type="dxa"/>
            <w:gridSpan w:val="3"/>
            <w:vMerge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60" w:type="dxa"/>
            <w:gridSpan w:val="7"/>
            <w:vMerge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87" w:type="dxa"/>
            <w:gridSpan w:val="3"/>
            <w:vMerge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87" w:type="dxa"/>
            <w:gridSpan w:val="4"/>
            <w:vMerge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6"/>
            <w:vMerge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Merge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Merge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Merge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  <w:vMerge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Merge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Merge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Merge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  <w:vMerge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3"/>
            <w:vMerge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63" w:type="dxa"/>
            <w:gridSpan w:val="3"/>
            <w:vMerge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Merge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2"/>
            <w:vMerge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Merge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Merge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45" w:type="dxa"/>
            <w:tcBorders>
              <w:bottom w:val="nil"/>
            </w:tcBorders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E519E6" w:rsidRPr="009C3D27" w:rsidRDefault="00E519E6" w:rsidP="00886FA4">
            <w:pPr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 xml:space="preserve">Физкультурно-спортивный объект № </w:t>
            </w:r>
            <w:r w:rsidRPr="009C3D27">
              <w:rPr>
                <w:rFonts w:ascii="Times New Roman" w:hAnsi="Times New Roman"/>
                <w:b/>
                <w:color w:val="000000"/>
                <w:lang w:val="en-US"/>
              </w:rPr>
              <w:t>5</w:t>
            </w:r>
          </w:p>
        </w:tc>
      </w:tr>
      <w:tr w:rsidR="00E519E6" w:rsidRPr="009C3D27" w:rsidTr="00886FA4">
        <w:trPr>
          <w:trHeight w:val="396"/>
        </w:trPr>
        <w:tc>
          <w:tcPr>
            <w:tcW w:w="532" w:type="dxa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22</w:t>
            </w:r>
          </w:p>
        </w:tc>
        <w:tc>
          <w:tcPr>
            <w:tcW w:w="3096" w:type="dxa"/>
            <w:gridSpan w:val="5"/>
            <w:vAlign w:val="center"/>
          </w:tcPr>
          <w:p w:rsidR="00E519E6" w:rsidRPr="009C3D27" w:rsidRDefault="00E519E6" w:rsidP="00F26A75">
            <w:pPr>
              <w:widowControl w:val="0"/>
              <w:ind w:left="-81"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9C3D27">
                <w:rPr>
                  <w:rFonts w:ascii="Times New Roman" w:hAnsi="Times New Roman"/>
                  <w:color w:val="000000"/>
                </w:rPr>
                <w:t>1500 м</w:t>
              </w:r>
            </w:smartTag>
            <w:r w:rsidRPr="009C3D27">
              <w:rPr>
                <w:rFonts w:ascii="Times New Roman" w:hAnsi="Times New Roman"/>
                <w:color w:val="000000"/>
              </w:rPr>
              <w:t xml:space="preserve"> (мин, с)</w:t>
            </w:r>
          </w:p>
        </w:tc>
        <w:tc>
          <w:tcPr>
            <w:tcW w:w="424" w:type="dxa"/>
            <w:gridSpan w:val="5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61" w:type="dxa"/>
            <w:gridSpan w:val="6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99" w:type="dxa"/>
            <w:gridSpan w:val="4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52" w:type="dxa"/>
            <w:gridSpan w:val="6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7" w:type="dxa"/>
            <w:gridSpan w:val="4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>+</w:t>
            </w:r>
          </w:p>
        </w:tc>
        <w:tc>
          <w:tcPr>
            <w:tcW w:w="377" w:type="dxa"/>
            <w:gridSpan w:val="4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>+</w:t>
            </w:r>
          </w:p>
        </w:tc>
        <w:tc>
          <w:tcPr>
            <w:tcW w:w="427" w:type="dxa"/>
            <w:gridSpan w:val="6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38" w:type="dxa"/>
            <w:gridSpan w:val="5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14" w:type="dxa"/>
            <w:gridSpan w:val="4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6" w:type="dxa"/>
            <w:gridSpan w:val="4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7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32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9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45" w:type="dxa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268" w:type="dxa"/>
            <w:vMerge w:val="restart"/>
            <w:tcBorders>
              <w:top w:val="nil"/>
            </w:tcBorders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E519E6" w:rsidRPr="009C3D27" w:rsidTr="007867B7">
        <w:trPr>
          <w:trHeight w:val="429"/>
        </w:trPr>
        <w:tc>
          <w:tcPr>
            <w:tcW w:w="532" w:type="dxa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23</w:t>
            </w:r>
          </w:p>
        </w:tc>
        <w:tc>
          <w:tcPr>
            <w:tcW w:w="3096" w:type="dxa"/>
            <w:gridSpan w:val="5"/>
            <w:vAlign w:val="center"/>
          </w:tcPr>
          <w:p w:rsidR="00E519E6" w:rsidRPr="009C3D27" w:rsidRDefault="00E519E6" w:rsidP="00F26A75">
            <w:pPr>
              <w:widowControl w:val="0"/>
              <w:ind w:left="-81"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9C3D27">
                <w:rPr>
                  <w:rFonts w:ascii="Times New Roman" w:hAnsi="Times New Roman"/>
                  <w:color w:val="000000"/>
                </w:rPr>
                <w:t>2000 м</w:t>
              </w:r>
            </w:smartTag>
            <w:r w:rsidRPr="009C3D27">
              <w:rPr>
                <w:rFonts w:ascii="Times New Roman" w:hAnsi="Times New Roman"/>
                <w:color w:val="000000"/>
              </w:rPr>
              <w:t xml:space="preserve"> (мин, с)</w:t>
            </w:r>
          </w:p>
        </w:tc>
        <w:tc>
          <w:tcPr>
            <w:tcW w:w="424" w:type="dxa"/>
            <w:gridSpan w:val="5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61" w:type="dxa"/>
            <w:gridSpan w:val="6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99" w:type="dxa"/>
            <w:gridSpan w:val="4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52" w:type="dxa"/>
            <w:gridSpan w:val="6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7" w:type="dxa"/>
            <w:gridSpan w:val="4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>+</w:t>
            </w:r>
          </w:p>
        </w:tc>
        <w:tc>
          <w:tcPr>
            <w:tcW w:w="377" w:type="dxa"/>
            <w:gridSpan w:val="4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>+</w:t>
            </w:r>
          </w:p>
        </w:tc>
        <w:tc>
          <w:tcPr>
            <w:tcW w:w="427" w:type="dxa"/>
            <w:gridSpan w:val="6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>+</w:t>
            </w:r>
          </w:p>
        </w:tc>
        <w:tc>
          <w:tcPr>
            <w:tcW w:w="438" w:type="dxa"/>
            <w:gridSpan w:val="5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>+</w:t>
            </w:r>
          </w:p>
        </w:tc>
        <w:tc>
          <w:tcPr>
            <w:tcW w:w="414" w:type="dxa"/>
            <w:gridSpan w:val="4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>+</w:t>
            </w:r>
          </w:p>
        </w:tc>
        <w:tc>
          <w:tcPr>
            <w:tcW w:w="426" w:type="dxa"/>
            <w:gridSpan w:val="4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>+</w:t>
            </w:r>
          </w:p>
        </w:tc>
        <w:tc>
          <w:tcPr>
            <w:tcW w:w="427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6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32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9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3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45" w:type="dxa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268" w:type="dxa"/>
            <w:vMerge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E519E6" w:rsidRPr="009C3D27" w:rsidTr="007867B7">
        <w:trPr>
          <w:trHeight w:val="407"/>
        </w:trPr>
        <w:tc>
          <w:tcPr>
            <w:tcW w:w="532" w:type="dxa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24</w:t>
            </w:r>
          </w:p>
        </w:tc>
        <w:tc>
          <w:tcPr>
            <w:tcW w:w="3096" w:type="dxa"/>
            <w:gridSpan w:val="5"/>
            <w:vAlign w:val="center"/>
          </w:tcPr>
          <w:p w:rsidR="00E519E6" w:rsidRPr="009C3D27" w:rsidRDefault="00E519E6" w:rsidP="00F26A75">
            <w:pPr>
              <w:widowControl w:val="0"/>
              <w:ind w:left="-81"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9C3D27">
                <w:rPr>
                  <w:rFonts w:ascii="Times New Roman" w:hAnsi="Times New Roman"/>
                  <w:color w:val="000000"/>
                </w:rPr>
                <w:t>3000 м</w:t>
              </w:r>
            </w:smartTag>
            <w:r w:rsidRPr="009C3D27">
              <w:rPr>
                <w:rFonts w:ascii="Times New Roman" w:hAnsi="Times New Roman"/>
                <w:color w:val="000000"/>
              </w:rPr>
              <w:t xml:space="preserve"> (мин, с)</w:t>
            </w:r>
          </w:p>
        </w:tc>
        <w:tc>
          <w:tcPr>
            <w:tcW w:w="424" w:type="dxa"/>
            <w:gridSpan w:val="5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35" w:type="dxa"/>
            <w:gridSpan w:val="4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" w:type="dxa"/>
            <w:gridSpan w:val="6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7" w:type="dxa"/>
            <w:gridSpan w:val="4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2" w:type="dxa"/>
            <w:gridSpan w:val="6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77" w:type="dxa"/>
            <w:gridSpan w:val="4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7" w:type="dxa"/>
            <w:gridSpan w:val="6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>+</w:t>
            </w:r>
          </w:p>
        </w:tc>
        <w:tc>
          <w:tcPr>
            <w:tcW w:w="438" w:type="dxa"/>
            <w:gridSpan w:val="5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14" w:type="dxa"/>
            <w:gridSpan w:val="4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>+</w:t>
            </w:r>
          </w:p>
        </w:tc>
        <w:tc>
          <w:tcPr>
            <w:tcW w:w="426" w:type="dxa"/>
            <w:gridSpan w:val="4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7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6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6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32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9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45" w:type="dxa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268" w:type="dxa"/>
            <w:vMerge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E519E6" w:rsidRPr="009C3D27" w:rsidTr="007867B7">
        <w:trPr>
          <w:trHeight w:val="428"/>
        </w:trPr>
        <w:tc>
          <w:tcPr>
            <w:tcW w:w="532" w:type="dxa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25</w:t>
            </w:r>
          </w:p>
        </w:tc>
        <w:tc>
          <w:tcPr>
            <w:tcW w:w="3096" w:type="dxa"/>
            <w:gridSpan w:val="5"/>
            <w:vAlign w:val="center"/>
          </w:tcPr>
          <w:p w:rsidR="00E519E6" w:rsidRPr="009C3D27" w:rsidRDefault="00E519E6" w:rsidP="00F26A75">
            <w:pPr>
              <w:widowControl w:val="0"/>
              <w:ind w:left="-81"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 xml:space="preserve">Смешанное передвижение на 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9C3D27">
                <w:rPr>
                  <w:rFonts w:ascii="Times New Roman" w:hAnsi="Times New Roman"/>
                  <w:color w:val="000000"/>
                </w:rPr>
                <w:t>1 км</w:t>
              </w:r>
            </w:smartTag>
          </w:p>
        </w:tc>
        <w:tc>
          <w:tcPr>
            <w:tcW w:w="424" w:type="dxa"/>
            <w:gridSpan w:val="5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>+</w:t>
            </w:r>
          </w:p>
        </w:tc>
        <w:tc>
          <w:tcPr>
            <w:tcW w:w="435" w:type="dxa"/>
            <w:gridSpan w:val="4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>+</w:t>
            </w:r>
          </w:p>
        </w:tc>
        <w:tc>
          <w:tcPr>
            <w:tcW w:w="425" w:type="dxa"/>
            <w:gridSpan w:val="6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7" w:type="dxa"/>
            <w:gridSpan w:val="4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2" w:type="dxa"/>
            <w:gridSpan w:val="6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77" w:type="dxa"/>
            <w:gridSpan w:val="4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7" w:type="dxa"/>
            <w:gridSpan w:val="6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38" w:type="dxa"/>
            <w:gridSpan w:val="5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14" w:type="dxa"/>
            <w:gridSpan w:val="4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6" w:type="dxa"/>
            <w:gridSpan w:val="4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7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32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9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45" w:type="dxa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268" w:type="dxa"/>
            <w:vMerge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E519E6" w:rsidRPr="009C3D27" w:rsidTr="007867B7">
        <w:trPr>
          <w:trHeight w:val="406"/>
        </w:trPr>
        <w:tc>
          <w:tcPr>
            <w:tcW w:w="532" w:type="dxa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26</w:t>
            </w:r>
          </w:p>
        </w:tc>
        <w:tc>
          <w:tcPr>
            <w:tcW w:w="3096" w:type="dxa"/>
            <w:gridSpan w:val="5"/>
            <w:vAlign w:val="center"/>
          </w:tcPr>
          <w:p w:rsidR="00E519E6" w:rsidRPr="009C3D27" w:rsidRDefault="00E519E6" w:rsidP="00F26A75">
            <w:pPr>
              <w:widowControl w:val="0"/>
              <w:ind w:left="-81"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 xml:space="preserve">Смешанное передвижение на 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9C3D27">
                <w:rPr>
                  <w:rFonts w:ascii="Times New Roman" w:hAnsi="Times New Roman"/>
                  <w:color w:val="000000"/>
                </w:rPr>
                <w:t>2 км</w:t>
              </w:r>
            </w:smartTag>
          </w:p>
        </w:tc>
        <w:tc>
          <w:tcPr>
            <w:tcW w:w="424" w:type="dxa"/>
            <w:gridSpan w:val="5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35" w:type="dxa"/>
            <w:gridSpan w:val="4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" w:type="dxa"/>
            <w:gridSpan w:val="6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7" w:type="dxa"/>
            <w:gridSpan w:val="4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2" w:type="dxa"/>
            <w:gridSpan w:val="6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77" w:type="dxa"/>
            <w:gridSpan w:val="4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7" w:type="dxa"/>
            <w:gridSpan w:val="6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38" w:type="dxa"/>
            <w:gridSpan w:val="5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14" w:type="dxa"/>
            <w:gridSpan w:val="4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6" w:type="dxa"/>
            <w:gridSpan w:val="4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7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32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9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6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45" w:type="dxa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268" w:type="dxa"/>
            <w:vMerge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E519E6" w:rsidRPr="009C3D27" w:rsidTr="007867B7">
        <w:trPr>
          <w:trHeight w:val="425"/>
        </w:trPr>
        <w:tc>
          <w:tcPr>
            <w:tcW w:w="532" w:type="dxa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27</w:t>
            </w:r>
          </w:p>
        </w:tc>
        <w:tc>
          <w:tcPr>
            <w:tcW w:w="3096" w:type="dxa"/>
            <w:gridSpan w:val="5"/>
            <w:vAlign w:val="center"/>
          </w:tcPr>
          <w:p w:rsidR="00E519E6" w:rsidRPr="009C3D27" w:rsidRDefault="00E519E6" w:rsidP="00F26A75">
            <w:pPr>
              <w:widowControl w:val="0"/>
              <w:ind w:left="-81"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 xml:space="preserve">Смешанное передвижение на 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9C3D27">
                <w:rPr>
                  <w:rFonts w:ascii="Times New Roman" w:hAnsi="Times New Roman"/>
                  <w:color w:val="000000"/>
                </w:rPr>
                <w:t>3 км</w:t>
              </w:r>
            </w:smartTag>
          </w:p>
        </w:tc>
        <w:tc>
          <w:tcPr>
            <w:tcW w:w="424" w:type="dxa"/>
            <w:gridSpan w:val="5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35" w:type="dxa"/>
            <w:gridSpan w:val="4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" w:type="dxa"/>
            <w:gridSpan w:val="6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7" w:type="dxa"/>
            <w:gridSpan w:val="4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2" w:type="dxa"/>
            <w:gridSpan w:val="6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77" w:type="dxa"/>
            <w:gridSpan w:val="4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7" w:type="dxa"/>
            <w:gridSpan w:val="6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38" w:type="dxa"/>
            <w:gridSpan w:val="5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14" w:type="dxa"/>
            <w:gridSpan w:val="4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6" w:type="dxa"/>
            <w:gridSpan w:val="4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7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32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9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45" w:type="dxa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268" w:type="dxa"/>
            <w:vMerge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E519E6" w:rsidRPr="009C3D27" w:rsidTr="007867B7">
        <w:trPr>
          <w:trHeight w:val="403"/>
        </w:trPr>
        <w:tc>
          <w:tcPr>
            <w:tcW w:w="532" w:type="dxa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28</w:t>
            </w:r>
          </w:p>
        </w:tc>
        <w:tc>
          <w:tcPr>
            <w:tcW w:w="3096" w:type="dxa"/>
            <w:gridSpan w:val="5"/>
            <w:vAlign w:val="center"/>
          </w:tcPr>
          <w:p w:rsidR="00E519E6" w:rsidRPr="009C3D27" w:rsidRDefault="00E519E6" w:rsidP="00F26A75">
            <w:pPr>
              <w:widowControl w:val="0"/>
              <w:ind w:left="-81"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 xml:space="preserve">Смешанное передвижение на 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9C3D27">
                <w:rPr>
                  <w:rFonts w:ascii="Times New Roman" w:hAnsi="Times New Roman"/>
                  <w:color w:val="000000"/>
                </w:rPr>
                <w:t>4 км</w:t>
              </w:r>
            </w:smartTag>
          </w:p>
        </w:tc>
        <w:tc>
          <w:tcPr>
            <w:tcW w:w="424" w:type="dxa"/>
            <w:gridSpan w:val="5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35" w:type="dxa"/>
            <w:gridSpan w:val="4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" w:type="dxa"/>
            <w:gridSpan w:val="6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7" w:type="dxa"/>
            <w:gridSpan w:val="4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2" w:type="dxa"/>
            <w:gridSpan w:val="6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77" w:type="dxa"/>
            <w:gridSpan w:val="4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7" w:type="dxa"/>
            <w:gridSpan w:val="6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38" w:type="dxa"/>
            <w:gridSpan w:val="5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14" w:type="dxa"/>
            <w:gridSpan w:val="4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6" w:type="dxa"/>
            <w:gridSpan w:val="4"/>
            <w:vAlign w:val="center"/>
          </w:tcPr>
          <w:p w:rsidR="00E519E6" w:rsidRPr="009C3D27" w:rsidRDefault="00E519E6" w:rsidP="0099480E">
            <w:pPr>
              <w:widowControl w:val="0"/>
              <w:ind w:right="-11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7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32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9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45" w:type="dxa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268" w:type="dxa"/>
            <w:vMerge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E519E6" w:rsidRPr="009C3D27" w:rsidTr="007867B7">
        <w:trPr>
          <w:trHeight w:val="424"/>
        </w:trPr>
        <w:tc>
          <w:tcPr>
            <w:tcW w:w="538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29</w:t>
            </w:r>
          </w:p>
        </w:tc>
        <w:tc>
          <w:tcPr>
            <w:tcW w:w="3111" w:type="dxa"/>
            <w:gridSpan w:val="5"/>
            <w:vAlign w:val="center"/>
          </w:tcPr>
          <w:p w:rsidR="00E519E6" w:rsidRPr="009C3D27" w:rsidRDefault="00E519E6" w:rsidP="00F26A75">
            <w:pPr>
              <w:widowControl w:val="0"/>
              <w:ind w:left="-81"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 xml:space="preserve">Скандинавская ходьба на 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9C3D27">
                <w:rPr>
                  <w:rFonts w:ascii="Times New Roman" w:hAnsi="Times New Roman"/>
                  <w:color w:val="000000"/>
                </w:rPr>
                <w:t>2 км</w:t>
              </w:r>
            </w:smartTag>
          </w:p>
        </w:tc>
        <w:tc>
          <w:tcPr>
            <w:tcW w:w="425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9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83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7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9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45" w:type="dxa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268" w:type="dxa"/>
            <w:vMerge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E519E6" w:rsidRPr="009C3D27" w:rsidTr="007867B7">
        <w:trPr>
          <w:trHeight w:val="415"/>
        </w:trPr>
        <w:tc>
          <w:tcPr>
            <w:tcW w:w="538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30</w:t>
            </w:r>
          </w:p>
        </w:tc>
        <w:tc>
          <w:tcPr>
            <w:tcW w:w="3111" w:type="dxa"/>
            <w:gridSpan w:val="5"/>
            <w:vAlign w:val="center"/>
          </w:tcPr>
          <w:p w:rsidR="00E519E6" w:rsidRPr="009C3D27" w:rsidRDefault="00E519E6" w:rsidP="00F26A75">
            <w:pPr>
              <w:widowControl w:val="0"/>
              <w:ind w:left="-81"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 xml:space="preserve">Скандинавская ходьба на 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9C3D27">
                <w:rPr>
                  <w:rFonts w:ascii="Times New Roman" w:hAnsi="Times New Roman"/>
                  <w:color w:val="000000"/>
                </w:rPr>
                <w:t>3 км</w:t>
              </w:r>
            </w:smartTag>
          </w:p>
        </w:tc>
        <w:tc>
          <w:tcPr>
            <w:tcW w:w="425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9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83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7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9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6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45" w:type="dxa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268" w:type="dxa"/>
            <w:vMerge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E519E6" w:rsidRPr="009C3D27" w:rsidTr="007867B7">
        <w:trPr>
          <w:trHeight w:val="421"/>
        </w:trPr>
        <w:tc>
          <w:tcPr>
            <w:tcW w:w="538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31</w:t>
            </w:r>
          </w:p>
        </w:tc>
        <w:tc>
          <w:tcPr>
            <w:tcW w:w="3111" w:type="dxa"/>
            <w:gridSpan w:val="5"/>
            <w:vAlign w:val="center"/>
          </w:tcPr>
          <w:p w:rsidR="00E519E6" w:rsidRPr="009C3D27" w:rsidRDefault="00E519E6" w:rsidP="00F26A75">
            <w:pPr>
              <w:widowControl w:val="0"/>
              <w:ind w:left="-81"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 xml:space="preserve">Скандинавская ходьба на 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9C3D27">
                <w:rPr>
                  <w:rFonts w:ascii="Times New Roman" w:hAnsi="Times New Roman"/>
                  <w:color w:val="000000"/>
                </w:rPr>
                <w:t>4 км</w:t>
              </w:r>
            </w:smartTag>
          </w:p>
        </w:tc>
        <w:tc>
          <w:tcPr>
            <w:tcW w:w="425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9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83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7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9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45" w:type="dxa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268" w:type="dxa"/>
            <w:vMerge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E519E6" w:rsidRPr="009C3D27" w:rsidTr="007867B7">
        <w:trPr>
          <w:trHeight w:val="405"/>
        </w:trPr>
        <w:tc>
          <w:tcPr>
            <w:tcW w:w="538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32</w:t>
            </w:r>
          </w:p>
        </w:tc>
        <w:tc>
          <w:tcPr>
            <w:tcW w:w="3111" w:type="dxa"/>
            <w:gridSpan w:val="5"/>
            <w:vAlign w:val="center"/>
          </w:tcPr>
          <w:p w:rsidR="00E519E6" w:rsidRPr="009C3D27" w:rsidRDefault="00E519E6" w:rsidP="00F85717">
            <w:pPr>
              <w:widowControl w:val="0"/>
              <w:ind w:left="-81"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 xml:space="preserve">Смешанное передвижение на 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9C3D27">
                <w:rPr>
                  <w:rFonts w:ascii="Times New Roman" w:hAnsi="Times New Roman"/>
                  <w:color w:val="000000"/>
                </w:rPr>
                <w:t>1 км</w:t>
              </w:r>
            </w:smartTag>
            <w:r w:rsidRPr="009C3D27">
              <w:rPr>
                <w:rFonts w:ascii="Times New Roman" w:hAnsi="Times New Roman"/>
                <w:color w:val="000000"/>
              </w:rPr>
              <w:t xml:space="preserve"> по пересеченной местности</w:t>
            </w:r>
          </w:p>
        </w:tc>
        <w:tc>
          <w:tcPr>
            <w:tcW w:w="425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9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83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7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9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45" w:type="dxa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Физкультурно-спортивный объект № 2</w:t>
            </w:r>
          </w:p>
        </w:tc>
      </w:tr>
      <w:tr w:rsidR="00E519E6" w:rsidRPr="009C3D27" w:rsidTr="007867B7">
        <w:trPr>
          <w:trHeight w:val="425"/>
        </w:trPr>
        <w:tc>
          <w:tcPr>
            <w:tcW w:w="538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33</w:t>
            </w:r>
          </w:p>
        </w:tc>
        <w:tc>
          <w:tcPr>
            <w:tcW w:w="3111" w:type="dxa"/>
            <w:gridSpan w:val="5"/>
            <w:vAlign w:val="center"/>
          </w:tcPr>
          <w:p w:rsidR="00E519E6" w:rsidRPr="009C3D27" w:rsidRDefault="00E519E6" w:rsidP="00F26A75">
            <w:pPr>
              <w:widowControl w:val="0"/>
              <w:ind w:left="-81"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 xml:space="preserve">Смешанное передвижение на 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9C3D27">
                <w:rPr>
                  <w:rFonts w:ascii="Times New Roman" w:hAnsi="Times New Roman"/>
                  <w:color w:val="000000"/>
                </w:rPr>
                <w:t>1,5 км</w:t>
              </w:r>
            </w:smartTag>
            <w:r w:rsidRPr="009C3D27">
              <w:rPr>
                <w:rFonts w:ascii="Times New Roman" w:hAnsi="Times New Roman"/>
                <w:color w:val="000000"/>
              </w:rPr>
              <w:t xml:space="preserve"> по пересеченной местности</w:t>
            </w:r>
          </w:p>
        </w:tc>
        <w:tc>
          <w:tcPr>
            <w:tcW w:w="425" w:type="dxa"/>
            <w:gridSpan w:val="5"/>
            <w:vAlign w:val="center"/>
          </w:tcPr>
          <w:p w:rsidR="00E519E6" w:rsidRPr="009C3D27" w:rsidRDefault="00E519E6" w:rsidP="0099480E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9" w:type="dxa"/>
            <w:gridSpan w:val="4"/>
            <w:vAlign w:val="center"/>
          </w:tcPr>
          <w:p w:rsidR="00E519E6" w:rsidRPr="009C3D27" w:rsidRDefault="00E519E6" w:rsidP="0099480E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6"/>
            <w:vAlign w:val="center"/>
          </w:tcPr>
          <w:p w:rsidR="00E519E6" w:rsidRPr="009C3D27" w:rsidRDefault="00E519E6" w:rsidP="0099480E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  <w:vAlign w:val="center"/>
          </w:tcPr>
          <w:p w:rsidR="00E519E6" w:rsidRPr="009C3D27" w:rsidRDefault="00E519E6" w:rsidP="0099480E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83" w:type="dxa"/>
            <w:gridSpan w:val="3"/>
            <w:vAlign w:val="center"/>
          </w:tcPr>
          <w:p w:rsidR="00E519E6" w:rsidRPr="009C3D27" w:rsidRDefault="00E519E6" w:rsidP="0099480E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7"/>
            <w:vAlign w:val="center"/>
          </w:tcPr>
          <w:p w:rsidR="00E519E6" w:rsidRPr="009C3D27" w:rsidRDefault="00E519E6" w:rsidP="0099480E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6"/>
            <w:vAlign w:val="center"/>
          </w:tcPr>
          <w:p w:rsidR="00E519E6" w:rsidRPr="009C3D27" w:rsidRDefault="00E519E6" w:rsidP="0099480E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99480E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5"/>
            <w:vAlign w:val="center"/>
          </w:tcPr>
          <w:p w:rsidR="00E519E6" w:rsidRPr="009C3D27" w:rsidRDefault="00E519E6" w:rsidP="0099480E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99480E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3"/>
            <w:vAlign w:val="center"/>
          </w:tcPr>
          <w:p w:rsidR="00E519E6" w:rsidRPr="009C3D27" w:rsidRDefault="00E519E6" w:rsidP="0099480E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9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45" w:type="dxa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268" w:type="dxa"/>
            <w:vMerge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E519E6" w:rsidRPr="009C3D27" w:rsidTr="007867B7">
        <w:trPr>
          <w:trHeight w:val="417"/>
        </w:trPr>
        <w:tc>
          <w:tcPr>
            <w:tcW w:w="538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34</w:t>
            </w:r>
          </w:p>
        </w:tc>
        <w:tc>
          <w:tcPr>
            <w:tcW w:w="3111" w:type="dxa"/>
            <w:gridSpan w:val="5"/>
            <w:vAlign w:val="center"/>
          </w:tcPr>
          <w:p w:rsidR="00E519E6" w:rsidRPr="009C3D27" w:rsidRDefault="00E519E6" w:rsidP="00F26A75">
            <w:pPr>
              <w:widowControl w:val="0"/>
              <w:ind w:left="-81"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 xml:space="preserve">Смешанное передвижение на 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9C3D27">
                <w:rPr>
                  <w:rFonts w:ascii="Times New Roman" w:hAnsi="Times New Roman"/>
                  <w:color w:val="000000"/>
                </w:rPr>
                <w:t>2 км</w:t>
              </w:r>
            </w:smartTag>
            <w:r w:rsidRPr="009C3D27">
              <w:rPr>
                <w:rFonts w:ascii="Times New Roman" w:hAnsi="Times New Roman"/>
                <w:color w:val="000000"/>
              </w:rPr>
              <w:t xml:space="preserve">  по пересеченной местности</w:t>
            </w:r>
          </w:p>
        </w:tc>
        <w:tc>
          <w:tcPr>
            <w:tcW w:w="425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9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83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7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9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6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870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2268" w:type="dxa"/>
            <w:vMerge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E519E6" w:rsidRPr="009C3D27" w:rsidTr="00886FA4">
        <w:trPr>
          <w:trHeight w:val="409"/>
        </w:trPr>
        <w:tc>
          <w:tcPr>
            <w:tcW w:w="538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35</w:t>
            </w:r>
          </w:p>
        </w:tc>
        <w:tc>
          <w:tcPr>
            <w:tcW w:w="3111" w:type="dxa"/>
            <w:gridSpan w:val="5"/>
            <w:vAlign w:val="center"/>
          </w:tcPr>
          <w:p w:rsidR="00E519E6" w:rsidRPr="009C3D27" w:rsidRDefault="00E519E6" w:rsidP="00F26A75">
            <w:pPr>
              <w:widowControl w:val="0"/>
              <w:ind w:left="-81"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 xml:space="preserve">Смешанное передвижение на 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9C3D27">
                <w:rPr>
                  <w:rFonts w:ascii="Times New Roman" w:hAnsi="Times New Roman"/>
                  <w:color w:val="000000"/>
                </w:rPr>
                <w:t>3 км</w:t>
              </w:r>
            </w:smartTag>
            <w:r w:rsidRPr="009C3D27">
              <w:rPr>
                <w:rFonts w:ascii="Times New Roman" w:hAnsi="Times New Roman"/>
                <w:color w:val="000000"/>
              </w:rPr>
              <w:t xml:space="preserve">  по пересеченной местности</w:t>
            </w:r>
          </w:p>
        </w:tc>
        <w:tc>
          <w:tcPr>
            <w:tcW w:w="425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9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83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7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9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870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268" w:type="dxa"/>
            <w:vMerge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E519E6" w:rsidRPr="009C3D27" w:rsidTr="00886FA4">
        <w:trPr>
          <w:trHeight w:val="416"/>
        </w:trPr>
        <w:tc>
          <w:tcPr>
            <w:tcW w:w="538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36</w:t>
            </w:r>
          </w:p>
        </w:tc>
        <w:tc>
          <w:tcPr>
            <w:tcW w:w="3111" w:type="dxa"/>
            <w:gridSpan w:val="5"/>
            <w:vAlign w:val="center"/>
          </w:tcPr>
          <w:p w:rsidR="00E519E6" w:rsidRPr="009C3D27" w:rsidRDefault="00E519E6" w:rsidP="00F26A75">
            <w:pPr>
              <w:widowControl w:val="0"/>
              <w:ind w:left="-81"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 xml:space="preserve">Кросс на 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9C3D27">
                <w:rPr>
                  <w:rFonts w:ascii="Times New Roman" w:hAnsi="Times New Roman"/>
                  <w:color w:val="000000"/>
                </w:rPr>
                <w:t>2 км</w:t>
              </w:r>
            </w:smartTag>
            <w:r w:rsidRPr="009C3D27">
              <w:rPr>
                <w:rFonts w:ascii="Times New Roman" w:hAnsi="Times New Roman"/>
                <w:color w:val="000000"/>
              </w:rPr>
              <w:t xml:space="preserve"> по пересеченной местности</w:t>
            </w:r>
          </w:p>
        </w:tc>
        <w:tc>
          <w:tcPr>
            <w:tcW w:w="425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9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6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283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7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9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3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6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870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268" w:type="dxa"/>
            <w:vMerge/>
            <w:tcBorders>
              <w:bottom w:val="nil"/>
            </w:tcBorders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E519E6" w:rsidRPr="009C3D27" w:rsidTr="00886FA4">
        <w:trPr>
          <w:trHeight w:val="421"/>
        </w:trPr>
        <w:tc>
          <w:tcPr>
            <w:tcW w:w="539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37</w:t>
            </w:r>
          </w:p>
        </w:tc>
        <w:tc>
          <w:tcPr>
            <w:tcW w:w="3084" w:type="dxa"/>
            <w:gridSpan w:val="2"/>
            <w:vAlign w:val="center"/>
          </w:tcPr>
          <w:p w:rsidR="00E519E6" w:rsidRPr="009C3D27" w:rsidRDefault="00E519E6" w:rsidP="00F26A75">
            <w:pPr>
              <w:widowControl w:val="0"/>
              <w:ind w:left="-81"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 xml:space="preserve">Кросс на 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9C3D27">
                <w:rPr>
                  <w:rFonts w:ascii="Times New Roman" w:hAnsi="Times New Roman"/>
                  <w:color w:val="000000"/>
                </w:rPr>
                <w:t>3 км</w:t>
              </w:r>
            </w:smartTag>
            <w:r w:rsidRPr="009C3D27">
              <w:rPr>
                <w:rFonts w:ascii="Times New Roman" w:hAnsi="Times New Roman"/>
                <w:color w:val="000000"/>
              </w:rPr>
              <w:t xml:space="preserve"> по пересеченной местности</w:t>
            </w:r>
          </w:p>
        </w:tc>
        <w:tc>
          <w:tcPr>
            <w:tcW w:w="423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30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44" w:type="dxa"/>
            <w:gridSpan w:val="7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364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6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9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50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67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3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06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268" w:type="dxa"/>
            <w:vMerge w:val="restart"/>
            <w:tcBorders>
              <w:top w:val="nil"/>
            </w:tcBorders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E519E6" w:rsidRPr="009C3D27" w:rsidTr="00886FA4">
        <w:trPr>
          <w:trHeight w:val="413"/>
        </w:trPr>
        <w:tc>
          <w:tcPr>
            <w:tcW w:w="539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38</w:t>
            </w:r>
          </w:p>
        </w:tc>
        <w:tc>
          <w:tcPr>
            <w:tcW w:w="3084" w:type="dxa"/>
            <w:gridSpan w:val="2"/>
            <w:vAlign w:val="center"/>
          </w:tcPr>
          <w:p w:rsidR="00E519E6" w:rsidRPr="009C3D27" w:rsidRDefault="00E519E6" w:rsidP="00F26A75">
            <w:pPr>
              <w:widowControl w:val="0"/>
              <w:ind w:left="-81"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 xml:space="preserve">Кросс на 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9C3D27">
                <w:rPr>
                  <w:rFonts w:ascii="Times New Roman" w:hAnsi="Times New Roman"/>
                  <w:color w:val="000000"/>
                </w:rPr>
                <w:t>5 км</w:t>
              </w:r>
            </w:smartTag>
            <w:r w:rsidRPr="009C3D27">
              <w:rPr>
                <w:rFonts w:ascii="Times New Roman" w:hAnsi="Times New Roman"/>
                <w:color w:val="000000"/>
              </w:rPr>
              <w:t xml:space="preserve"> по пересеченной местности</w:t>
            </w:r>
          </w:p>
        </w:tc>
        <w:tc>
          <w:tcPr>
            <w:tcW w:w="423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30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0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50" w:type="dxa"/>
            <w:gridSpan w:val="8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4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0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35" w:type="dxa"/>
            <w:gridSpan w:val="7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50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67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3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06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850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268" w:type="dxa"/>
            <w:vMerge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E519E6" w:rsidRPr="009C3D27" w:rsidTr="00886FA4">
        <w:trPr>
          <w:trHeight w:val="854"/>
        </w:trPr>
        <w:tc>
          <w:tcPr>
            <w:tcW w:w="539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39</w:t>
            </w:r>
          </w:p>
        </w:tc>
        <w:tc>
          <w:tcPr>
            <w:tcW w:w="3084" w:type="dxa"/>
            <w:gridSpan w:val="2"/>
            <w:vAlign w:val="center"/>
          </w:tcPr>
          <w:p w:rsidR="00E519E6" w:rsidRPr="009C3D27" w:rsidRDefault="00E519E6" w:rsidP="00F26A75">
            <w:pPr>
              <w:widowControl w:val="0"/>
              <w:ind w:left="-81"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 xml:space="preserve">Стрельба из пневматической винтовки из положения сидя или стоя с опорой локтей о стол или стойку, дистанция 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9C3D27">
                <w:rPr>
                  <w:rFonts w:ascii="Times New Roman" w:hAnsi="Times New Roman"/>
                  <w:color w:val="000000"/>
                </w:rPr>
                <w:t>5 м</w:t>
              </w:r>
            </w:smartTag>
            <w:r w:rsidRPr="009C3D27">
              <w:rPr>
                <w:rFonts w:ascii="Times New Roman" w:hAnsi="Times New Roman"/>
                <w:color w:val="000000"/>
              </w:rPr>
              <w:t xml:space="preserve"> (мишень № 8, очки)</w:t>
            </w:r>
          </w:p>
        </w:tc>
        <w:tc>
          <w:tcPr>
            <w:tcW w:w="423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30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0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50" w:type="dxa"/>
            <w:gridSpan w:val="8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364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0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35" w:type="dxa"/>
            <w:gridSpan w:val="7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50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67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3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06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Физкультурно-спортивный объект № 4</w:t>
            </w:r>
          </w:p>
        </w:tc>
      </w:tr>
      <w:tr w:rsidR="00E519E6" w:rsidRPr="009C3D27" w:rsidTr="00886FA4">
        <w:trPr>
          <w:trHeight w:val="738"/>
        </w:trPr>
        <w:tc>
          <w:tcPr>
            <w:tcW w:w="539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40</w:t>
            </w:r>
          </w:p>
        </w:tc>
        <w:tc>
          <w:tcPr>
            <w:tcW w:w="3084" w:type="dxa"/>
            <w:gridSpan w:val="2"/>
            <w:vAlign w:val="center"/>
          </w:tcPr>
          <w:p w:rsidR="00E519E6" w:rsidRPr="009C3D27" w:rsidRDefault="00E519E6" w:rsidP="00F26A75">
            <w:pPr>
              <w:widowControl w:val="0"/>
              <w:ind w:left="-81"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 xml:space="preserve">Стрельба из электронного оружия из положения сидя или стоя с опорой локтей о стол или стойку, дистанция 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9C3D27">
                <w:rPr>
                  <w:rFonts w:ascii="Times New Roman" w:hAnsi="Times New Roman"/>
                  <w:color w:val="000000"/>
                </w:rPr>
                <w:t>5 м</w:t>
              </w:r>
            </w:smartTag>
            <w:r w:rsidRPr="009C3D27">
              <w:rPr>
                <w:rFonts w:ascii="Times New Roman" w:hAnsi="Times New Roman"/>
                <w:color w:val="000000"/>
              </w:rPr>
              <w:t xml:space="preserve"> (мишень № 8, очки)</w:t>
            </w:r>
          </w:p>
        </w:tc>
        <w:tc>
          <w:tcPr>
            <w:tcW w:w="423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30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0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50" w:type="dxa"/>
            <w:gridSpan w:val="8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364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0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35" w:type="dxa"/>
            <w:gridSpan w:val="7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50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67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3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06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268" w:type="dxa"/>
            <w:vMerge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E519E6" w:rsidRPr="009C3D27" w:rsidTr="00886FA4">
        <w:trPr>
          <w:trHeight w:val="934"/>
        </w:trPr>
        <w:tc>
          <w:tcPr>
            <w:tcW w:w="539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41</w:t>
            </w:r>
          </w:p>
        </w:tc>
        <w:tc>
          <w:tcPr>
            <w:tcW w:w="3084" w:type="dxa"/>
            <w:gridSpan w:val="2"/>
            <w:vAlign w:val="center"/>
          </w:tcPr>
          <w:p w:rsidR="00E519E6" w:rsidRPr="009C3D27" w:rsidRDefault="00E519E6" w:rsidP="00F26A75">
            <w:pPr>
              <w:widowControl w:val="0"/>
              <w:ind w:left="-81"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 xml:space="preserve">Стрельба из пневматической винтовки из положения сидя или стоя с опорой локтей о стол или стойку, дистанция 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9C3D27">
                <w:rPr>
                  <w:rFonts w:ascii="Times New Roman" w:hAnsi="Times New Roman"/>
                  <w:color w:val="000000"/>
                </w:rPr>
                <w:t>10 м</w:t>
              </w:r>
            </w:smartTag>
            <w:r w:rsidRPr="009C3D27">
              <w:rPr>
                <w:rFonts w:ascii="Times New Roman" w:hAnsi="Times New Roman"/>
                <w:color w:val="000000"/>
              </w:rPr>
              <w:t xml:space="preserve"> (мишень     № 8, очки)</w:t>
            </w:r>
          </w:p>
        </w:tc>
        <w:tc>
          <w:tcPr>
            <w:tcW w:w="423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30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0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50" w:type="dxa"/>
            <w:gridSpan w:val="8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4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0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35" w:type="dxa"/>
            <w:gridSpan w:val="7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50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67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3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6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06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268" w:type="dxa"/>
            <w:vMerge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E519E6" w:rsidRPr="009C3D27" w:rsidTr="00886FA4">
        <w:trPr>
          <w:trHeight w:val="693"/>
        </w:trPr>
        <w:tc>
          <w:tcPr>
            <w:tcW w:w="539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42</w:t>
            </w:r>
          </w:p>
        </w:tc>
        <w:tc>
          <w:tcPr>
            <w:tcW w:w="3084" w:type="dxa"/>
            <w:gridSpan w:val="2"/>
            <w:vAlign w:val="center"/>
          </w:tcPr>
          <w:p w:rsidR="00E519E6" w:rsidRPr="009C3D27" w:rsidRDefault="00E519E6" w:rsidP="00F26A75">
            <w:pPr>
              <w:widowControl w:val="0"/>
              <w:ind w:left="-81"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 xml:space="preserve">Стрельба из электронного оружия из положения сидя или стоя с опорой локтей о стол или стойку, дистанция 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9C3D27">
                <w:rPr>
                  <w:rFonts w:ascii="Times New Roman" w:hAnsi="Times New Roman"/>
                  <w:color w:val="000000"/>
                </w:rPr>
                <w:t>10 м</w:t>
              </w:r>
            </w:smartTag>
            <w:r w:rsidRPr="009C3D27">
              <w:rPr>
                <w:rFonts w:ascii="Times New Roman" w:hAnsi="Times New Roman"/>
                <w:color w:val="000000"/>
              </w:rPr>
              <w:t xml:space="preserve"> (мишень № 8, очки)</w:t>
            </w:r>
          </w:p>
        </w:tc>
        <w:tc>
          <w:tcPr>
            <w:tcW w:w="423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05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50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0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50" w:type="dxa"/>
            <w:gridSpan w:val="8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4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0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35" w:type="dxa"/>
            <w:gridSpan w:val="7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50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67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3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6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06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268" w:type="dxa"/>
            <w:vMerge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E519E6" w:rsidRPr="009C3D27" w:rsidTr="00886FA4">
        <w:trPr>
          <w:trHeight w:val="575"/>
        </w:trPr>
        <w:tc>
          <w:tcPr>
            <w:tcW w:w="539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43</w:t>
            </w:r>
          </w:p>
        </w:tc>
        <w:tc>
          <w:tcPr>
            <w:tcW w:w="3084" w:type="dxa"/>
            <w:gridSpan w:val="2"/>
            <w:vAlign w:val="center"/>
          </w:tcPr>
          <w:p w:rsidR="00E519E6" w:rsidRPr="009C3D27" w:rsidRDefault="00E519E6" w:rsidP="00F26A75">
            <w:pPr>
              <w:widowControl w:val="0"/>
              <w:ind w:left="-81"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 xml:space="preserve">Туристский поход с проверкой туристских навыков на 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9C3D27">
                <w:rPr>
                  <w:rFonts w:ascii="Times New Roman" w:hAnsi="Times New Roman"/>
                  <w:color w:val="000000"/>
                </w:rPr>
                <w:t>5 км</w:t>
              </w:r>
            </w:smartTag>
          </w:p>
        </w:tc>
        <w:tc>
          <w:tcPr>
            <w:tcW w:w="423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05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50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0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50" w:type="dxa"/>
            <w:gridSpan w:val="8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364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0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35" w:type="dxa"/>
            <w:gridSpan w:val="7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50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67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3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6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06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bCs/>
              </w:rPr>
              <w:t>Окрестности г. Ипатово</w:t>
            </w:r>
          </w:p>
        </w:tc>
      </w:tr>
      <w:tr w:rsidR="00E519E6" w:rsidRPr="009C3D27" w:rsidTr="00886FA4">
        <w:trPr>
          <w:trHeight w:val="555"/>
        </w:trPr>
        <w:tc>
          <w:tcPr>
            <w:tcW w:w="539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44</w:t>
            </w:r>
          </w:p>
        </w:tc>
        <w:tc>
          <w:tcPr>
            <w:tcW w:w="3084" w:type="dxa"/>
            <w:gridSpan w:val="2"/>
            <w:vAlign w:val="center"/>
          </w:tcPr>
          <w:p w:rsidR="00E519E6" w:rsidRPr="009C3D27" w:rsidRDefault="00E519E6" w:rsidP="00F26A75">
            <w:pPr>
              <w:widowControl w:val="0"/>
              <w:ind w:left="-81"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 xml:space="preserve">Туристский поход с проверкой туристских навыков на 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9C3D27">
                <w:rPr>
                  <w:rFonts w:ascii="Times New Roman" w:hAnsi="Times New Roman"/>
                  <w:color w:val="000000"/>
                </w:rPr>
                <w:t>10 км</w:t>
              </w:r>
            </w:smartTag>
          </w:p>
        </w:tc>
        <w:tc>
          <w:tcPr>
            <w:tcW w:w="423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05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50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0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50" w:type="dxa"/>
            <w:gridSpan w:val="8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4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0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35" w:type="dxa"/>
            <w:gridSpan w:val="7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50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67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3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6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06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6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850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2268" w:type="dxa"/>
            <w:vMerge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E519E6" w:rsidRPr="009C3D27" w:rsidTr="00886FA4">
        <w:trPr>
          <w:trHeight w:val="549"/>
        </w:trPr>
        <w:tc>
          <w:tcPr>
            <w:tcW w:w="539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45</w:t>
            </w:r>
          </w:p>
        </w:tc>
        <w:tc>
          <w:tcPr>
            <w:tcW w:w="3084" w:type="dxa"/>
            <w:gridSpan w:val="2"/>
            <w:vAlign w:val="center"/>
          </w:tcPr>
          <w:p w:rsidR="00E519E6" w:rsidRPr="009C3D27" w:rsidRDefault="00E519E6" w:rsidP="00F26A75">
            <w:pPr>
              <w:widowControl w:val="0"/>
              <w:ind w:left="-81"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 xml:space="preserve">Туристский поход с проверкой туристских навыков на 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9C3D27">
                <w:rPr>
                  <w:rFonts w:ascii="Times New Roman" w:hAnsi="Times New Roman"/>
                  <w:color w:val="000000"/>
                </w:rPr>
                <w:t>15 км</w:t>
              </w:r>
            </w:smartTag>
          </w:p>
        </w:tc>
        <w:tc>
          <w:tcPr>
            <w:tcW w:w="375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53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35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35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00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90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0" w:type="dxa"/>
            <w:gridSpan w:val="5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50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90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69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50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67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3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06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268" w:type="dxa"/>
            <w:vMerge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E519E6" w:rsidRPr="009C3D27" w:rsidTr="00886FA4">
        <w:trPr>
          <w:trHeight w:val="273"/>
        </w:trPr>
        <w:tc>
          <w:tcPr>
            <w:tcW w:w="539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46</w:t>
            </w:r>
          </w:p>
        </w:tc>
        <w:tc>
          <w:tcPr>
            <w:tcW w:w="3084" w:type="dxa"/>
            <w:gridSpan w:val="2"/>
            <w:vAlign w:val="center"/>
          </w:tcPr>
          <w:p w:rsidR="00E519E6" w:rsidRPr="009C3D27" w:rsidRDefault="00E519E6" w:rsidP="00F26A75">
            <w:pPr>
              <w:widowControl w:val="0"/>
              <w:ind w:left="-81" w:right="-116"/>
              <w:rPr>
                <w:rFonts w:ascii="Times New Roman" w:hAnsi="Times New Roman"/>
                <w:color w:val="000000"/>
              </w:rPr>
            </w:pPr>
            <w:r w:rsidRPr="009C3D27">
              <w:rPr>
                <w:rFonts w:ascii="Times New Roman" w:hAnsi="Times New Roman"/>
                <w:color w:val="000000"/>
              </w:rPr>
              <w:t>Требования к оценке уровня знаний и умений в области физической культуры и спорта</w:t>
            </w:r>
          </w:p>
        </w:tc>
        <w:tc>
          <w:tcPr>
            <w:tcW w:w="375" w:type="dxa"/>
            <w:gridSpan w:val="3"/>
            <w:vAlign w:val="center"/>
          </w:tcPr>
          <w:p w:rsidR="00E519E6" w:rsidRPr="009C3D27" w:rsidRDefault="00E519E6" w:rsidP="00F85717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53" w:type="dxa"/>
            <w:gridSpan w:val="5"/>
            <w:vAlign w:val="center"/>
          </w:tcPr>
          <w:p w:rsidR="00E519E6" w:rsidRPr="009C3D27" w:rsidRDefault="00E519E6" w:rsidP="00F85717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35" w:type="dxa"/>
            <w:gridSpan w:val="5"/>
            <w:vAlign w:val="center"/>
          </w:tcPr>
          <w:p w:rsidR="00E519E6" w:rsidRPr="009C3D27" w:rsidRDefault="00E519E6" w:rsidP="00F2047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35" w:type="dxa"/>
            <w:gridSpan w:val="5"/>
            <w:vAlign w:val="center"/>
          </w:tcPr>
          <w:p w:rsidR="00E519E6" w:rsidRPr="009C3D27" w:rsidRDefault="00E519E6" w:rsidP="00F2047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300" w:type="dxa"/>
            <w:gridSpan w:val="5"/>
            <w:vAlign w:val="center"/>
          </w:tcPr>
          <w:p w:rsidR="00E519E6" w:rsidRPr="009C3D27" w:rsidRDefault="00E519E6" w:rsidP="00F2047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390" w:type="dxa"/>
            <w:gridSpan w:val="4"/>
            <w:vAlign w:val="center"/>
          </w:tcPr>
          <w:p w:rsidR="00E519E6" w:rsidRPr="009C3D27" w:rsidRDefault="00E519E6" w:rsidP="00F2047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0" w:type="dxa"/>
            <w:gridSpan w:val="5"/>
            <w:vAlign w:val="center"/>
          </w:tcPr>
          <w:p w:rsidR="00E519E6" w:rsidRPr="009C3D27" w:rsidRDefault="00E519E6" w:rsidP="00F2047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50" w:type="dxa"/>
            <w:gridSpan w:val="6"/>
            <w:vAlign w:val="center"/>
          </w:tcPr>
          <w:p w:rsidR="00E519E6" w:rsidRPr="009C3D27" w:rsidRDefault="00E519E6" w:rsidP="00F2047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390" w:type="dxa"/>
            <w:gridSpan w:val="4"/>
            <w:vAlign w:val="center"/>
          </w:tcPr>
          <w:p w:rsidR="00E519E6" w:rsidRPr="009C3D27" w:rsidRDefault="00E519E6" w:rsidP="00F2047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69" w:type="dxa"/>
            <w:gridSpan w:val="6"/>
            <w:vAlign w:val="center"/>
          </w:tcPr>
          <w:p w:rsidR="00E519E6" w:rsidRPr="009C3D27" w:rsidRDefault="00E519E6" w:rsidP="00F2047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50" w:type="dxa"/>
            <w:gridSpan w:val="6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67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3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4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3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06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6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268" w:type="dxa"/>
            <w:vAlign w:val="center"/>
          </w:tcPr>
          <w:p w:rsidR="00E519E6" w:rsidRPr="009C3D27" w:rsidRDefault="00E519E6" w:rsidP="00F26A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C3D27">
              <w:rPr>
                <w:rFonts w:ascii="Times New Roman" w:hAnsi="Times New Roman"/>
                <w:b/>
                <w:color w:val="000000"/>
              </w:rPr>
              <w:t>Компьютерный класс</w:t>
            </w:r>
          </w:p>
        </w:tc>
      </w:tr>
    </w:tbl>
    <w:p w:rsidR="00E519E6" w:rsidRPr="0099480E" w:rsidRDefault="00E519E6" w:rsidP="0099480E">
      <w:pPr>
        <w:spacing w:line="240" w:lineRule="exact"/>
        <w:ind w:left="552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519E6" w:rsidRPr="0099480E" w:rsidRDefault="00E519E6" w:rsidP="0099480E">
      <w:pPr>
        <w:spacing w:line="240" w:lineRule="exact"/>
        <w:ind w:left="552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519E6" w:rsidRPr="0099480E" w:rsidRDefault="00E519E6" w:rsidP="0099480E">
      <w:pPr>
        <w:spacing w:line="240" w:lineRule="exact"/>
        <w:ind w:left="-426"/>
        <w:jc w:val="both"/>
        <w:rPr>
          <w:rFonts w:ascii="Times New Roman" w:hAnsi="Times New Roman"/>
          <w:color w:val="000000"/>
        </w:rPr>
      </w:pPr>
    </w:p>
    <w:p w:rsidR="00E519E6" w:rsidRDefault="00E519E6" w:rsidP="009B61E7">
      <w:pPr>
        <w:spacing w:line="240" w:lineRule="exac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519E6" w:rsidRDefault="00E519E6" w:rsidP="009B61E7">
      <w:pPr>
        <w:spacing w:line="240" w:lineRule="exac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519E6" w:rsidRDefault="00E519E6" w:rsidP="009B61E7">
      <w:pPr>
        <w:spacing w:line="240" w:lineRule="exac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519E6" w:rsidRDefault="00E519E6" w:rsidP="009B61E7">
      <w:pPr>
        <w:spacing w:line="240" w:lineRule="exac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519E6" w:rsidRDefault="00E519E6" w:rsidP="009B61E7">
      <w:pPr>
        <w:spacing w:line="240" w:lineRule="exac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519E6" w:rsidRDefault="00E519E6" w:rsidP="009B61E7">
      <w:pPr>
        <w:spacing w:line="240" w:lineRule="exac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519E6" w:rsidRPr="00F8580B" w:rsidRDefault="00E519E6" w:rsidP="00886FA4">
      <w:pPr>
        <w:spacing w:line="240" w:lineRule="exact"/>
        <w:jc w:val="both"/>
        <w:rPr>
          <w:color w:val="000000"/>
          <w:sz w:val="28"/>
          <w:szCs w:val="28"/>
        </w:rPr>
      </w:pPr>
    </w:p>
    <w:sectPr w:rsidR="00E519E6" w:rsidRPr="00F8580B" w:rsidSect="00F26A7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0068"/>
    <w:rsid w:val="000964DA"/>
    <w:rsid w:val="000D7B57"/>
    <w:rsid w:val="002B75E3"/>
    <w:rsid w:val="002E6B55"/>
    <w:rsid w:val="002F2C12"/>
    <w:rsid w:val="003A7685"/>
    <w:rsid w:val="003B0068"/>
    <w:rsid w:val="00423636"/>
    <w:rsid w:val="0046270A"/>
    <w:rsid w:val="005D1FA1"/>
    <w:rsid w:val="007867B7"/>
    <w:rsid w:val="007A3F1B"/>
    <w:rsid w:val="0081270C"/>
    <w:rsid w:val="00886FA4"/>
    <w:rsid w:val="00921F53"/>
    <w:rsid w:val="0099480E"/>
    <w:rsid w:val="009B61E7"/>
    <w:rsid w:val="009C3D27"/>
    <w:rsid w:val="00B00324"/>
    <w:rsid w:val="00B75286"/>
    <w:rsid w:val="00CF7299"/>
    <w:rsid w:val="00D533BB"/>
    <w:rsid w:val="00E519E6"/>
    <w:rsid w:val="00E61474"/>
    <w:rsid w:val="00EF21D8"/>
    <w:rsid w:val="00F20472"/>
    <w:rsid w:val="00F26A75"/>
    <w:rsid w:val="00F85717"/>
    <w:rsid w:val="00F85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1D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F2C12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2F2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F2C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274</TotalTime>
  <Pages>6</Pages>
  <Words>695</Words>
  <Characters>3963</Characters>
  <Application>Microsoft Office Outlook</Application>
  <DocSecurity>0</DocSecurity>
  <Lines>0</Lines>
  <Paragraphs>0</Paragraphs>
  <ScaleCrop>false</ScaleCrop>
  <Company>ОО АИМР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Николаевна</dc:creator>
  <cp:keywords/>
  <dc:description/>
  <cp:lastModifiedBy>пк</cp:lastModifiedBy>
  <cp:revision>9</cp:revision>
  <cp:lastPrinted>2020-09-17T06:51:00Z</cp:lastPrinted>
  <dcterms:created xsi:type="dcterms:W3CDTF">2020-09-09T06:39:00Z</dcterms:created>
  <dcterms:modified xsi:type="dcterms:W3CDTF">2020-09-19T17:49:00Z</dcterms:modified>
</cp:coreProperties>
</file>